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CBBDEC" w14:textId="77777777" w:rsidR="006755C2" w:rsidRDefault="006755C2">
      <w:pPr>
        <w:pStyle w:val="Image"/>
        <w:jc w:val="right"/>
      </w:pPr>
    </w:p>
    <w:p w14:paraId="4841E8BE" w14:textId="77777777" w:rsidR="006755C2" w:rsidRDefault="006755C2">
      <w:pPr>
        <w:pStyle w:val="BodyText"/>
      </w:pPr>
    </w:p>
    <w:p w14:paraId="238A8AFB" w14:textId="77777777" w:rsidR="006755C2" w:rsidRDefault="006755C2">
      <w:pPr>
        <w:pStyle w:val="BodyText2"/>
      </w:pPr>
    </w:p>
    <w:p w14:paraId="15027D61" w14:textId="77777777" w:rsidR="006755C2" w:rsidRDefault="006755C2">
      <w:pPr>
        <w:pStyle w:val="BodyText2"/>
      </w:pPr>
    </w:p>
    <w:p w14:paraId="1B909C93" w14:textId="77777777" w:rsidR="006755C2" w:rsidRDefault="006755C2">
      <w:pPr>
        <w:pStyle w:val="BodyText2"/>
      </w:pPr>
    </w:p>
    <w:p w14:paraId="15D37EEF" w14:textId="77777777" w:rsidR="006755C2" w:rsidRDefault="006755C2">
      <w:pPr>
        <w:pStyle w:val="BodyText2"/>
      </w:pPr>
    </w:p>
    <w:p w14:paraId="6DB94DE5" w14:textId="77777777" w:rsidR="006755C2" w:rsidRDefault="006755C2">
      <w:pPr>
        <w:pStyle w:val="BodyText2"/>
      </w:pPr>
    </w:p>
    <w:p w14:paraId="78EE376F" w14:textId="77777777" w:rsidR="006755C2" w:rsidRDefault="006755C2">
      <w:pPr>
        <w:pStyle w:val="BodyText2"/>
      </w:pPr>
    </w:p>
    <w:p w14:paraId="65D1973B" w14:textId="77777777" w:rsidR="006755C2" w:rsidRDefault="006755C2">
      <w:pPr>
        <w:pStyle w:val="BodyText2"/>
      </w:pPr>
    </w:p>
    <w:p w14:paraId="34A3A0A7" w14:textId="77777777" w:rsidR="006755C2" w:rsidRDefault="006755C2" w:rsidP="00ED554F">
      <w:pPr>
        <w:pStyle w:val="BodyText2"/>
        <w:numPr>
          <w:ilvl w:val="0"/>
          <w:numId w:val="0"/>
        </w:numPr>
      </w:pPr>
    </w:p>
    <w:p w14:paraId="045707EE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19D7E019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09BCE020" w14:textId="77777777" w:rsidR="006755C2" w:rsidRDefault="006755C2">
      <w:pPr>
        <w:pStyle w:val="BodyText2"/>
      </w:pPr>
    </w:p>
    <w:p w14:paraId="2DEED237" w14:textId="77777777" w:rsidR="006755C2" w:rsidRDefault="006A4273">
      <w:pPr>
        <w:pStyle w:val="BodyText2"/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6A1CFDE" wp14:editId="28B02C7A">
                <wp:simplePos x="0" y="0"/>
                <wp:positionH relativeFrom="margin">
                  <wp:align>right</wp:align>
                </wp:positionH>
                <wp:positionV relativeFrom="paragraph">
                  <wp:posOffset>11214</wp:posOffset>
                </wp:positionV>
                <wp:extent cx="5724525" cy="3511509"/>
                <wp:effectExtent l="0" t="0" r="9525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35115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04659E" w14:textId="77777777" w:rsidR="005013A7" w:rsidRPr="00CE2FDD" w:rsidRDefault="005013A7" w:rsidP="006C50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52"/>
                                <w:szCs w:val="52"/>
                              </w:rPr>
                              <w:t xml:space="preserve">   </w:t>
                            </w:r>
                            <w:proofErr w:type="spellStart"/>
                            <w:r w:rsidRPr="00CE2FDD"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  <w:t>Simpana</w:t>
                            </w:r>
                            <w:proofErr w:type="spellEnd"/>
                            <w:r w:rsidRPr="00CE2FDD"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CE2FDD"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  <w:t>commvault</w:t>
                            </w:r>
                            <w:proofErr w:type="spellEnd"/>
                            <w:r w:rsidRPr="00CE2FDD"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  <w:t xml:space="preserve"> version10</w:t>
                            </w:r>
                          </w:p>
                          <w:p w14:paraId="17BB468D" w14:textId="77777777" w:rsidR="005013A7" w:rsidRPr="00CE2FDD" w:rsidRDefault="005013A7" w:rsidP="006C5008">
                            <w:pPr>
                              <w:rPr>
                                <w:b/>
                                <w:sz w:val="44"/>
                                <w:szCs w:val="44"/>
                                <w:u w:val="single"/>
                              </w:rPr>
                            </w:pPr>
                          </w:p>
                          <w:p w14:paraId="068E5522" w14:textId="77777777" w:rsidR="005013A7" w:rsidRPr="00CE2FDD" w:rsidRDefault="005013A7" w:rsidP="006C50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</w:pPr>
                            <w:r w:rsidRPr="00CE2FDD">
                              <w:rPr>
                                <w:rFonts w:ascii="Arial" w:hAnsi="Arial" w:cs="Arial"/>
                                <w:b/>
                                <w:bCs/>
                                <w:color w:val="E31837"/>
                                <w:sz w:val="44"/>
                                <w:szCs w:val="44"/>
                              </w:rPr>
                              <w:t>Commvault Backup Policy Details along with credentials and process docs.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A1CF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9.55pt;margin-top:.9pt;width:450.75pt;height:276.5pt;z-index:2516567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" stroked="f">
                <v:textbox>
                  <w:txbxContent>
                    <w:p w14:paraId="6404659E" w14:textId="77777777" w:rsidR="005013A7" w:rsidRPr="00CE2FDD" w:rsidRDefault="005013A7" w:rsidP="006C5008">
                      <w:pPr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E31837"/>
                          <w:sz w:val="52"/>
                          <w:szCs w:val="52"/>
                        </w:rPr>
                        <w:t xml:space="preserve">   </w:t>
                      </w:r>
                      <w:proofErr w:type="spellStart"/>
                      <w:r w:rsidRPr="00CE2FDD"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  <w:t>Simpana</w:t>
                      </w:r>
                      <w:proofErr w:type="spellEnd"/>
                      <w:r w:rsidRPr="00CE2FDD"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CE2FDD"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  <w:t>commvault</w:t>
                      </w:r>
                      <w:proofErr w:type="spellEnd"/>
                      <w:r w:rsidRPr="00CE2FDD"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  <w:t xml:space="preserve"> version10</w:t>
                      </w:r>
                    </w:p>
                    <w:p w14:paraId="17BB468D" w14:textId="77777777" w:rsidR="005013A7" w:rsidRPr="00CE2FDD" w:rsidRDefault="005013A7" w:rsidP="006C5008">
                      <w:pPr>
                        <w:rPr>
                          <w:b/>
                          <w:sz w:val="44"/>
                          <w:szCs w:val="44"/>
                          <w:u w:val="single"/>
                        </w:rPr>
                      </w:pPr>
                    </w:p>
                    <w:p w14:paraId="068E5522" w14:textId="77777777" w:rsidR="005013A7" w:rsidRPr="00CE2FDD" w:rsidRDefault="005013A7" w:rsidP="006C5008">
                      <w:pPr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</w:pPr>
                      <w:r w:rsidRPr="00CE2FDD">
                        <w:rPr>
                          <w:rFonts w:ascii="Arial" w:hAnsi="Arial" w:cs="Arial"/>
                          <w:b/>
                          <w:bCs/>
                          <w:color w:val="E31837"/>
                          <w:sz w:val="44"/>
                          <w:szCs w:val="44"/>
                        </w:rPr>
                        <w:t>Commvault Backup Policy Details along with credentials and process docs.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E03505D" w14:textId="77777777" w:rsidR="006755C2" w:rsidRDefault="006755C2">
      <w:pPr>
        <w:pStyle w:val="BodyText2"/>
      </w:pPr>
    </w:p>
    <w:p w14:paraId="202EC519" w14:textId="77777777" w:rsidR="006755C2" w:rsidRDefault="006755C2">
      <w:pPr>
        <w:pStyle w:val="BodyText2"/>
      </w:pPr>
    </w:p>
    <w:p w14:paraId="3D4C043C" w14:textId="77777777" w:rsidR="006755C2" w:rsidRDefault="006755C2">
      <w:pPr>
        <w:pStyle w:val="BodyText2"/>
      </w:pPr>
    </w:p>
    <w:p w14:paraId="284B3575" w14:textId="77777777" w:rsidR="006755C2" w:rsidRDefault="006755C2">
      <w:pPr>
        <w:pStyle w:val="BodyText2"/>
      </w:pPr>
    </w:p>
    <w:p w14:paraId="684EA42A" w14:textId="77777777" w:rsidR="006755C2" w:rsidRDefault="006755C2">
      <w:pPr>
        <w:pStyle w:val="BodyText2"/>
      </w:pPr>
    </w:p>
    <w:p w14:paraId="2BFCD738" w14:textId="77777777" w:rsidR="006755C2" w:rsidRDefault="006755C2">
      <w:pPr>
        <w:pStyle w:val="BodyText2"/>
      </w:pPr>
    </w:p>
    <w:p w14:paraId="1DD951C4" w14:textId="77777777" w:rsidR="006755C2" w:rsidRDefault="006755C2">
      <w:pPr>
        <w:pStyle w:val="BodyText2"/>
      </w:pPr>
    </w:p>
    <w:p w14:paraId="35229E8D" w14:textId="77777777" w:rsidR="006755C2" w:rsidRDefault="006755C2">
      <w:pPr>
        <w:pStyle w:val="BodyText2"/>
      </w:pPr>
    </w:p>
    <w:p w14:paraId="0C29529B" w14:textId="77777777" w:rsidR="006755C2" w:rsidRDefault="006755C2">
      <w:pPr>
        <w:pStyle w:val="BodyText2"/>
      </w:pPr>
    </w:p>
    <w:p w14:paraId="2852AD72" w14:textId="77777777" w:rsidR="006755C2" w:rsidRDefault="006755C2">
      <w:pPr>
        <w:pStyle w:val="BodyText2"/>
      </w:pPr>
    </w:p>
    <w:p w14:paraId="06D4BD8B" w14:textId="77777777" w:rsidR="006755C2" w:rsidRDefault="006755C2">
      <w:pPr>
        <w:pStyle w:val="BodyText2"/>
      </w:pPr>
    </w:p>
    <w:p w14:paraId="2A7829C8" w14:textId="77777777" w:rsidR="006755C2" w:rsidRDefault="006755C2">
      <w:pPr>
        <w:pStyle w:val="BodyText2"/>
      </w:pPr>
    </w:p>
    <w:p w14:paraId="5EE79E8B" w14:textId="77777777" w:rsidR="006755C2" w:rsidRDefault="006755C2">
      <w:pPr>
        <w:pStyle w:val="BodyText2"/>
      </w:pPr>
    </w:p>
    <w:p w14:paraId="76BA1FDF" w14:textId="77777777" w:rsidR="006755C2" w:rsidRDefault="006755C2">
      <w:pPr>
        <w:pStyle w:val="BodyText2"/>
      </w:pPr>
    </w:p>
    <w:p w14:paraId="5D65A4FF" w14:textId="77777777" w:rsidR="006755C2" w:rsidRDefault="006755C2">
      <w:pPr>
        <w:pStyle w:val="BodyText2"/>
      </w:pPr>
    </w:p>
    <w:p w14:paraId="1F77B590" w14:textId="77777777" w:rsidR="006755C2" w:rsidRDefault="006755C2" w:rsidP="00ED554F">
      <w:pPr>
        <w:pStyle w:val="BodyText2"/>
        <w:numPr>
          <w:ilvl w:val="0"/>
          <w:numId w:val="0"/>
        </w:numPr>
      </w:pPr>
    </w:p>
    <w:p w14:paraId="4E7D1081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2EEF11BC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24883037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17AE7C6F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1BE8689F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3E025B60" w14:textId="77777777" w:rsidR="006755C2" w:rsidRDefault="006755C2"/>
    <w:p w14:paraId="7B7853E1" w14:textId="77777777" w:rsidR="006755C2" w:rsidRDefault="006755C2" w:rsidP="00ED554F">
      <w:pPr>
        <w:pStyle w:val="BodyText2"/>
        <w:sectPr w:rsidR="006755C2" w:rsidSect="0043753E">
          <w:headerReference w:type="even" r:id="rId11"/>
          <w:footerReference w:type="even" r:id="rId12"/>
          <w:footerReference w:type="default" r:id="rId13"/>
          <w:headerReference w:type="first" r:id="rId14"/>
          <w:pgSz w:w="11907" w:h="16839" w:code="9"/>
          <w:pgMar w:top="1440" w:right="1440" w:bottom="1440" w:left="1440" w:header="706" w:footer="706" w:gutter="0"/>
          <w:pgNumType w:fmt="lowerRoman" w:start="1"/>
          <w:cols w:space="708"/>
          <w:titlePg/>
          <w:docGrid w:linePitch="360"/>
        </w:sectPr>
      </w:pPr>
    </w:p>
    <w:p w14:paraId="5236CF0E" w14:textId="77777777" w:rsidR="001F08EA" w:rsidRPr="00692353" w:rsidRDefault="00692353" w:rsidP="001F08EA">
      <w:pPr>
        <w:pStyle w:val="TableNames"/>
      </w:pPr>
      <w:r w:rsidRPr="00692353">
        <w:lastRenderedPageBreak/>
        <w:t xml:space="preserve">Table of </w:t>
      </w:r>
      <w:r w:rsidR="006755C2" w:rsidRPr="00692353">
        <w:t>Contents</w:t>
      </w:r>
    </w:p>
    <w:p w14:paraId="1BB230B8" w14:textId="77777777" w:rsidR="001F08EA" w:rsidRDefault="001F08EA" w:rsidP="00D11CE8">
      <w:pPr>
        <w:pStyle w:val="BodyText2"/>
        <w:numPr>
          <w:ilvl w:val="0"/>
          <w:numId w:val="0"/>
        </w:numPr>
      </w:pPr>
    </w:p>
    <w:p w14:paraId="1E03B426" w14:textId="77777777" w:rsidR="007E0E38" w:rsidRDefault="007E0E38" w:rsidP="007E0E38">
      <w:pPr>
        <w:pStyle w:val="BodyText2"/>
        <w:numPr>
          <w:ilvl w:val="0"/>
          <w:numId w:val="0"/>
        </w:numPr>
      </w:pPr>
    </w:p>
    <w:p w14:paraId="0F22DD37" w14:textId="77777777" w:rsidR="007E0E38" w:rsidRDefault="007E0E38" w:rsidP="007E0E38">
      <w:pPr>
        <w:pStyle w:val="BodyText2"/>
        <w:numPr>
          <w:ilvl w:val="0"/>
          <w:numId w:val="0"/>
        </w:numPr>
      </w:pPr>
    </w:p>
    <w:p w14:paraId="478D3E6D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r w:rsidRPr="00881C35">
        <w:rPr>
          <w:szCs w:val="20"/>
        </w:rPr>
        <w:t>Introduction</w:t>
      </w:r>
      <w:r w:rsidR="005013A7">
        <w:rPr>
          <w:szCs w:val="20"/>
        </w:rPr>
        <w:t>…………………………………………………………………………………………</w:t>
      </w:r>
    </w:p>
    <w:p w14:paraId="10A0C553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proofErr w:type="spellStart"/>
      <w:r w:rsidRPr="00881C35">
        <w:rPr>
          <w:szCs w:val="20"/>
        </w:rPr>
        <w:t>CommVault</w:t>
      </w:r>
      <w:proofErr w:type="spellEnd"/>
      <w:r w:rsidRPr="00881C35">
        <w:rPr>
          <w:szCs w:val="20"/>
        </w:rPr>
        <w:t xml:space="preserve"> backup software installation on Window Server</w:t>
      </w:r>
      <w:r w:rsidR="005013A7">
        <w:rPr>
          <w:szCs w:val="20"/>
        </w:rPr>
        <w:t>…………………………………</w:t>
      </w:r>
    </w:p>
    <w:p w14:paraId="02BEBFF2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proofErr w:type="spellStart"/>
      <w:r w:rsidRPr="00881C35">
        <w:rPr>
          <w:szCs w:val="20"/>
        </w:rPr>
        <w:t>Simpana</w:t>
      </w:r>
      <w:proofErr w:type="spellEnd"/>
      <w:r w:rsidRPr="00881C35">
        <w:rPr>
          <w:szCs w:val="20"/>
        </w:rPr>
        <w:t xml:space="preserve"> Quick Start Guide - Configure a Storage Device</w:t>
      </w:r>
      <w:r w:rsidR="005013A7">
        <w:rPr>
          <w:szCs w:val="20"/>
        </w:rPr>
        <w:t>……………………………………</w:t>
      </w:r>
    </w:p>
    <w:p w14:paraId="6AD662A1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r w:rsidRPr="00881C35">
        <w:rPr>
          <w:szCs w:val="20"/>
        </w:rPr>
        <w:t>TAPE LIBRARY CONFIGURATION &amp; No of Tape media Installed</w:t>
      </w:r>
      <w:r w:rsidR="005013A7">
        <w:rPr>
          <w:szCs w:val="20"/>
        </w:rPr>
        <w:t>…………………………</w:t>
      </w:r>
      <w:r w:rsidR="0075659D">
        <w:rPr>
          <w:szCs w:val="20"/>
        </w:rPr>
        <w:t>.</w:t>
      </w:r>
    </w:p>
    <w:p w14:paraId="3D92B1C7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r w:rsidRPr="00881C35">
        <w:rPr>
          <w:szCs w:val="20"/>
        </w:rPr>
        <w:t>Creating New media Group</w:t>
      </w:r>
      <w:r w:rsidR="0075659D">
        <w:rPr>
          <w:szCs w:val="20"/>
        </w:rPr>
        <w:t>……………………………………………………………………….</w:t>
      </w:r>
    </w:p>
    <w:p w14:paraId="3FBAF071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r w:rsidRPr="00881C35">
        <w:rPr>
          <w:szCs w:val="20"/>
        </w:rPr>
        <w:t>Creating New Storage policy</w:t>
      </w:r>
      <w:r w:rsidR="0075659D">
        <w:rPr>
          <w:szCs w:val="20"/>
        </w:rPr>
        <w:t>…………………………………………………………………</w:t>
      </w:r>
      <w:proofErr w:type="gramStart"/>
      <w:r w:rsidR="0075659D">
        <w:rPr>
          <w:szCs w:val="20"/>
        </w:rPr>
        <w:t>…..</w:t>
      </w:r>
      <w:proofErr w:type="gramEnd"/>
    </w:p>
    <w:p w14:paraId="01A6EE08" w14:textId="77777777" w:rsidR="007E0E38" w:rsidRPr="00881C35" w:rsidRDefault="007E0E38" w:rsidP="007E0E38">
      <w:pPr>
        <w:pStyle w:val="BodyText2"/>
        <w:numPr>
          <w:ilvl w:val="1"/>
          <w:numId w:val="31"/>
        </w:numPr>
        <w:rPr>
          <w:szCs w:val="20"/>
        </w:rPr>
      </w:pPr>
      <w:r w:rsidRPr="00881C35">
        <w:rPr>
          <w:szCs w:val="20"/>
        </w:rPr>
        <w:t>File systems backup policy</w:t>
      </w:r>
      <w:r w:rsidR="0075659D">
        <w:rPr>
          <w:szCs w:val="20"/>
        </w:rPr>
        <w:t>……………………………………………………………………….</w:t>
      </w:r>
    </w:p>
    <w:p w14:paraId="7C064740" w14:textId="77777777" w:rsidR="007E0E38" w:rsidRDefault="007E0E38" w:rsidP="007E0E38">
      <w:pPr>
        <w:pStyle w:val="BodyText2"/>
        <w:numPr>
          <w:ilvl w:val="1"/>
          <w:numId w:val="31"/>
        </w:numPr>
      </w:pPr>
      <w:r w:rsidRPr="00881C35">
        <w:rPr>
          <w:szCs w:val="20"/>
        </w:rPr>
        <w:t>Backup &amp; Retention Policy</w:t>
      </w:r>
      <w:r w:rsidR="0075659D">
        <w:t>……………………………………………………………………….</w:t>
      </w:r>
    </w:p>
    <w:p w14:paraId="17E851BF" w14:textId="77777777" w:rsidR="001F08EA" w:rsidRDefault="001F08EA" w:rsidP="00D11CE8">
      <w:pPr>
        <w:pStyle w:val="BodyText2"/>
        <w:numPr>
          <w:ilvl w:val="0"/>
          <w:numId w:val="0"/>
        </w:numPr>
      </w:pPr>
    </w:p>
    <w:p w14:paraId="4694D631" w14:textId="77777777" w:rsidR="001F08EA" w:rsidRDefault="001F08EA" w:rsidP="00D11CE8">
      <w:pPr>
        <w:pStyle w:val="BodyText2"/>
        <w:numPr>
          <w:ilvl w:val="0"/>
          <w:numId w:val="0"/>
        </w:numPr>
      </w:pPr>
      <w:r>
        <w:t xml:space="preserve"> </w:t>
      </w:r>
    </w:p>
    <w:p w14:paraId="56E9EC6B" w14:textId="77777777" w:rsidR="001F08EA" w:rsidRDefault="001F08EA" w:rsidP="00D11CE8">
      <w:pPr>
        <w:pStyle w:val="BodyText2"/>
        <w:numPr>
          <w:ilvl w:val="0"/>
          <w:numId w:val="0"/>
        </w:numPr>
      </w:pPr>
    </w:p>
    <w:p w14:paraId="671F9DCF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2F5FF57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251911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E37C2B9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C3602DA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F18689F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672665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0DCC010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664F3317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0767EE3F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92BA826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ADE9BA9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90684C7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A208CB9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DC38B8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61CC3FF6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3BEA79E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4313DC6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01BCBFE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656D9AE0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8DB67C8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429266B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9B3AAA4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0CA6324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EE328A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B9A7EBB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00FCA866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7D50A12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2F05D82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1A402B1B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AC26D59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FE9AE3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2CC9D37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EB813EF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6E1803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0400369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173A0CD4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90AE4AD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1F39B83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19A1C230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6DA37DDB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420334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25BA985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218329C9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FE6CF06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14A0EC34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7C924441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125168C1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82C6065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397AE9F1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3B6DA7EE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78D02615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6451DE8D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33D3A8DB" w14:textId="77777777" w:rsidR="000B1915" w:rsidRDefault="000B1915" w:rsidP="00D11CE8">
      <w:pPr>
        <w:pStyle w:val="BodyText2"/>
        <w:numPr>
          <w:ilvl w:val="0"/>
          <w:numId w:val="0"/>
        </w:numPr>
      </w:pPr>
    </w:p>
    <w:p w14:paraId="5A01A708" w14:textId="77777777" w:rsidR="00EB3E30" w:rsidRDefault="00EB3E30" w:rsidP="00CE2FDD">
      <w:pPr>
        <w:pStyle w:val="Heading2"/>
      </w:pPr>
      <w:r w:rsidRPr="004051D8">
        <w:t>Introduction</w:t>
      </w:r>
    </w:p>
    <w:p w14:paraId="0C71D712" w14:textId="77777777" w:rsidR="00EB3E30" w:rsidRPr="004051D8" w:rsidRDefault="00EB3E30" w:rsidP="00EB3E30">
      <w:pPr>
        <w:ind w:left="720"/>
        <w:jc w:val="both"/>
        <w:rPr>
          <w:rFonts w:ascii="Courier New" w:hAnsi="Courier New" w:cs="Courier New"/>
          <w:b/>
          <w:bCs/>
          <w:sz w:val="28"/>
          <w:szCs w:val="28"/>
        </w:rPr>
      </w:pPr>
    </w:p>
    <w:p w14:paraId="06547601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  <w:r w:rsidRPr="008C5531">
        <w:rPr>
          <w:rFonts w:ascii="Courier New" w:hAnsi="Courier New" w:cs="Courier New"/>
          <w:bCs/>
        </w:rPr>
        <w:t xml:space="preserve">This document summarizes the configuration done </w:t>
      </w:r>
      <w:r>
        <w:rPr>
          <w:rFonts w:ascii="Courier New" w:hAnsi="Courier New" w:cs="Courier New"/>
          <w:bCs/>
        </w:rPr>
        <w:t xml:space="preserve">for Backup As per Vodafone ETOPUP project Details </w:t>
      </w:r>
    </w:p>
    <w:p w14:paraId="713FBB22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  <w:r>
        <w:rPr>
          <w:rFonts w:ascii="Courier New" w:hAnsi="Courier New" w:cs="Courier New"/>
          <w:bCs/>
        </w:rPr>
        <w:t xml:space="preserve">In this document we will describe the </w:t>
      </w:r>
      <w:proofErr w:type="spellStart"/>
      <w:r>
        <w:rPr>
          <w:rFonts w:ascii="Courier New" w:hAnsi="Courier New" w:cs="Courier New"/>
          <w:bCs/>
        </w:rPr>
        <w:t>CommVault</w:t>
      </w:r>
      <w:proofErr w:type="spellEnd"/>
      <w:r>
        <w:rPr>
          <w:rFonts w:ascii="Courier New" w:hAnsi="Courier New" w:cs="Courier New"/>
          <w:bCs/>
        </w:rPr>
        <w:t xml:space="preserve"> backup Software details which include version, client, backup schedule, media agent, media details, etc. The main purpose of this document is to understand the brief overview &amp; purpose of Backup software &amp; backup details.</w:t>
      </w:r>
    </w:p>
    <w:p w14:paraId="34FAFF17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1C18D306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7F645375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46E2BE3E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03A92B6A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0BF341A6" w14:textId="77777777" w:rsidR="00EB3E30" w:rsidRDefault="00EB3E30" w:rsidP="00EB3E30">
      <w:pPr>
        <w:jc w:val="both"/>
        <w:rPr>
          <w:rFonts w:ascii="Courier New" w:hAnsi="Courier New" w:cs="Courier New"/>
          <w:bCs/>
        </w:rPr>
      </w:pPr>
    </w:p>
    <w:p w14:paraId="0E2A435E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06671A42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3C6716CA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59E221CB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53373D7D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093ECEF6" w14:textId="77777777" w:rsidR="00EB3E30" w:rsidRDefault="00EB3E30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49967215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2BA36ABE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3742D011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1934FC3D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20BD5E65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1BDAFEF1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3B732A82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4C329797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4BEE57F1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11B09B76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3F48A85A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616F5E28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087C2017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1CE7D9FD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05A28B44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47C566B3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7B01C74D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0E47D2DB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7470D507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27A95399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25F8D758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566A1EBD" w14:textId="77777777" w:rsidR="000B1915" w:rsidRDefault="000B1915" w:rsidP="00EB3E30">
      <w:pPr>
        <w:pStyle w:val="ListParagraph"/>
        <w:ind w:left="360"/>
        <w:jc w:val="both"/>
        <w:rPr>
          <w:rFonts w:ascii="Courier New" w:hAnsi="Courier New" w:cs="Courier New"/>
          <w:bCs/>
        </w:rPr>
      </w:pPr>
    </w:p>
    <w:p w14:paraId="402A1559" w14:textId="77777777" w:rsidR="00EB3E30" w:rsidRDefault="00EB3E30" w:rsidP="00CE2FDD">
      <w:pPr>
        <w:pStyle w:val="Heading2"/>
      </w:pPr>
      <w:bookmarkStart w:id="0" w:name="Interactive_Install___Standard"/>
      <w:proofErr w:type="spellStart"/>
      <w:r w:rsidRPr="007C3EB5">
        <w:t>CommVault</w:t>
      </w:r>
      <w:proofErr w:type="spellEnd"/>
      <w:r>
        <w:t xml:space="preserve"> backup software installation on Window Server.</w:t>
      </w:r>
    </w:p>
    <w:p w14:paraId="2981C542" w14:textId="77777777" w:rsidR="00EB3E30" w:rsidRDefault="00EB3E30" w:rsidP="00EB3E30">
      <w:pPr>
        <w:shd w:val="clear" w:color="auto" w:fill="FFFFFF"/>
        <w:spacing w:line="264" w:lineRule="atLeast"/>
        <w:outlineLvl w:val="1"/>
        <w:rPr>
          <w:rFonts w:ascii="Segoe UI" w:hAnsi="Segoe UI" w:cs="Segoe UI"/>
          <w:color w:val="333333"/>
          <w:sz w:val="36"/>
          <w:szCs w:val="36"/>
        </w:rPr>
      </w:pPr>
    </w:p>
    <w:p w14:paraId="72794B37" w14:textId="77777777" w:rsidR="00EB3E30" w:rsidRPr="00AF753B" w:rsidRDefault="00EB3E30" w:rsidP="00EB3E30">
      <w:pPr>
        <w:shd w:val="clear" w:color="auto" w:fill="FFFFFF"/>
        <w:spacing w:line="264" w:lineRule="atLeast"/>
        <w:outlineLvl w:val="1"/>
        <w:rPr>
          <w:rFonts w:ascii="Segoe UI" w:hAnsi="Segoe UI" w:cs="Segoe UI"/>
          <w:color w:val="333333"/>
          <w:sz w:val="36"/>
          <w:szCs w:val="36"/>
        </w:rPr>
      </w:pPr>
      <w:r w:rsidRPr="00AF753B">
        <w:rPr>
          <w:rFonts w:ascii="Segoe UI" w:hAnsi="Segoe UI" w:cs="Segoe UI"/>
          <w:color w:val="333333"/>
          <w:sz w:val="36"/>
          <w:szCs w:val="36"/>
        </w:rPr>
        <w:t>Interactive Installation - Standard</w:t>
      </w:r>
      <w:bookmarkEnd w:id="0"/>
    </w:p>
    <w:p w14:paraId="32477FCE" w14:textId="77777777" w:rsidR="000B1915" w:rsidRDefault="00EB3E30" w:rsidP="000B1915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346" w:lineRule="atLeast"/>
        <w:rPr>
          <w:rFonts w:ascii="Segoe UI" w:hAnsi="Segoe UI" w:cs="Segoe UI"/>
          <w:color w:val="333333"/>
        </w:rPr>
      </w:pPr>
      <w:r w:rsidRPr="000B1915">
        <w:rPr>
          <w:rFonts w:ascii="Segoe UI" w:hAnsi="Segoe UI" w:cs="Segoe UI"/>
          <w:color w:val="333333"/>
        </w:rPr>
        <w:t>Log on to the client computer as an Administrator or as a member of the Administrator group on that computer.</w:t>
      </w:r>
    </w:p>
    <w:p w14:paraId="7BFEE15E" w14:textId="77777777" w:rsidR="000B1915" w:rsidRDefault="00EB3E30" w:rsidP="000B1915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346" w:lineRule="atLeast"/>
        <w:rPr>
          <w:rFonts w:ascii="Segoe UI" w:hAnsi="Segoe UI" w:cs="Segoe UI"/>
          <w:color w:val="333333"/>
        </w:rPr>
      </w:pPr>
      <w:r w:rsidRPr="000B1915">
        <w:rPr>
          <w:rFonts w:ascii="Segoe UI" w:hAnsi="Segoe UI" w:cs="Segoe UI"/>
          <w:color w:val="333333"/>
        </w:rPr>
        <w:t>Disable Anti-virus software on the computer.</w:t>
      </w:r>
    </w:p>
    <w:p w14:paraId="7C18C3B0" w14:textId="77777777" w:rsidR="00EB3E30" w:rsidRPr="000B1915" w:rsidRDefault="00EB3E30" w:rsidP="000B1915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346" w:lineRule="atLeast"/>
        <w:rPr>
          <w:rFonts w:ascii="Segoe UI" w:hAnsi="Segoe UI" w:cs="Segoe UI"/>
          <w:color w:val="333333"/>
        </w:rPr>
      </w:pPr>
      <w:r w:rsidRPr="000B1915">
        <w:rPr>
          <w:rFonts w:ascii="Segoe UI" w:hAnsi="Segoe UI" w:cs="Segoe UI"/>
          <w:color w:val="333333"/>
        </w:rPr>
        <w:t>Run </w:t>
      </w:r>
      <w:r w:rsidRPr="000B1915">
        <w:rPr>
          <w:rFonts w:ascii="Segoe UI" w:hAnsi="Segoe UI" w:cs="Segoe UI"/>
          <w:b/>
          <w:bCs/>
          <w:color w:val="333333"/>
        </w:rPr>
        <w:t>SetupAll.exe</w:t>
      </w:r>
      <w:r w:rsidRPr="000B1915">
        <w:rPr>
          <w:rFonts w:ascii="Segoe UI" w:hAnsi="Segoe UI" w:cs="Segoe UI"/>
          <w:color w:val="333333"/>
        </w:rPr>
        <w:t> from the installation package that was created using the Download Manager.</w:t>
      </w:r>
    </w:p>
    <w:p w14:paraId="5D18308B" w14:textId="77777777" w:rsidR="00EB3E30" w:rsidRPr="00AF753B" w:rsidRDefault="00EB3E30" w:rsidP="00EB3E30">
      <w:pPr>
        <w:shd w:val="clear" w:color="auto" w:fill="FFFFFF"/>
        <w:spacing w:line="346" w:lineRule="atLeast"/>
        <w:ind w:left="375"/>
        <w:rPr>
          <w:rFonts w:ascii="Segoe UI" w:hAnsi="Segoe UI" w:cs="Segoe UI"/>
          <w:color w:val="333333"/>
        </w:rPr>
      </w:pPr>
      <w:r w:rsidRPr="00AF753B">
        <w:rPr>
          <w:rFonts w:ascii="Segoe UI" w:hAnsi="Segoe UI" w:cs="Segoe UI"/>
          <w:color w:val="333333"/>
        </w:rPr>
        <w:t>The installation wizard is displayed.</w:t>
      </w:r>
    </w:p>
    <w:p w14:paraId="040B3D36" w14:textId="77777777" w:rsidR="00EB3E30" w:rsidRPr="000B1915" w:rsidRDefault="00EB3E30" w:rsidP="000B1915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346" w:lineRule="atLeast"/>
        <w:rPr>
          <w:rFonts w:ascii="Segoe UI" w:hAnsi="Segoe UI" w:cs="Segoe UI"/>
          <w:color w:val="333333"/>
        </w:rPr>
      </w:pPr>
      <w:r w:rsidRPr="000B1915">
        <w:rPr>
          <w:rFonts w:ascii="Segoe UI" w:hAnsi="Segoe UI" w:cs="Segoe UI"/>
          <w:color w:val="333333"/>
        </w:rPr>
        <w:t>Click </w:t>
      </w:r>
      <w:r w:rsidRPr="000B1915">
        <w:rPr>
          <w:rFonts w:ascii="Segoe UI" w:hAnsi="Segoe UI" w:cs="Segoe UI"/>
          <w:b/>
          <w:bCs/>
          <w:color w:val="333333"/>
        </w:rPr>
        <w:t>I accept the terms in the license agreement</w:t>
      </w:r>
      <w:r w:rsidRPr="000B1915">
        <w:rPr>
          <w:rFonts w:ascii="Segoe UI" w:hAnsi="Segoe UI" w:cs="Segoe UI"/>
          <w:color w:val="333333"/>
        </w:rPr>
        <w:t>.</w:t>
      </w:r>
    </w:p>
    <w:p w14:paraId="3E37E5A2" w14:textId="77777777" w:rsidR="00EB3E30" w:rsidRPr="00AF753B" w:rsidRDefault="00EB3E30" w:rsidP="00EB3E30">
      <w:pPr>
        <w:shd w:val="clear" w:color="auto" w:fill="FFFFFF"/>
        <w:spacing w:line="346" w:lineRule="atLeast"/>
        <w:ind w:left="375"/>
        <w:rPr>
          <w:rFonts w:ascii="Segoe UI" w:hAnsi="Segoe UI" w:cs="Segoe UI"/>
          <w:color w:val="333333"/>
        </w:rPr>
      </w:pPr>
      <w:r w:rsidRPr="00AF753B">
        <w:rPr>
          <w:rFonts w:ascii="Segoe UI" w:hAnsi="Segoe UI" w:cs="Segoe UI"/>
          <w:color w:val="333333"/>
        </w:rPr>
        <w:t>Click </w:t>
      </w:r>
      <w:r w:rsidRPr="00AF753B">
        <w:rPr>
          <w:rFonts w:ascii="Segoe UI" w:hAnsi="Segoe UI" w:cs="Segoe UI"/>
          <w:b/>
          <w:bCs/>
          <w:color w:val="333333"/>
        </w:rPr>
        <w:t>Next</w:t>
      </w:r>
      <w:r w:rsidRPr="00AF753B">
        <w:rPr>
          <w:rFonts w:ascii="Segoe UI" w:hAnsi="Segoe UI" w:cs="Segoe UI"/>
          <w:color w:val="333333"/>
        </w:rPr>
        <w:t>.</w:t>
      </w:r>
    </w:p>
    <w:p w14:paraId="0171475B" w14:textId="77777777" w:rsidR="00EB3E30" w:rsidRDefault="00EB3E30" w:rsidP="00EB3E30">
      <w:pPr>
        <w:rPr>
          <w:b/>
          <w:noProof/>
        </w:rPr>
      </w:pPr>
    </w:p>
    <w:p w14:paraId="71CB16D1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09A6F9F9" wp14:editId="65D07B07">
            <wp:extent cx="5943600" cy="3000777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748F0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Standard</w:t>
      </w:r>
      <w:r w:rsidRPr="00B155A3">
        <w:rPr>
          <w:rFonts w:ascii="Segoe UI" w:hAnsi="Segoe UI" w:cs="Segoe UI"/>
          <w:color w:val="333333"/>
        </w:rPr>
        <w:t>.</w:t>
      </w:r>
    </w:p>
    <w:p w14:paraId="3EF5EBB1" w14:textId="77777777" w:rsidR="00EB3E30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7B5FAA3B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20129DD6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053DCCB9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2EE38E9A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6AE28907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0FAFBEA4" w14:textId="77777777" w:rsidR="000B1915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64315F09" w14:textId="77777777" w:rsidR="000B1915" w:rsidRPr="00B155A3" w:rsidRDefault="000B1915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</w:p>
    <w:p w14:paraId="5517C4B8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0A0CB6E1" wp14:editId="24D08877">
            <wp:extent cx="4939048" cy="337908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44405" cy="338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2A8A1" w14:textId="77777777" w:rsidR="00EB3E30" w:rsidRPr="00B155A3" w:rsidRDefault="00EB3E30" w:rsidP="00EB3E30">
      <w:r w:rsidRPr="00B155A3">
        <w:rPr>
          <w:rFonts w:ascii="Segoe UI" w:hAnsi="Segoe UI" w:cs="Segoe UI"/>
          <w:color w:val="333333"/>
          <w:shd w:val="clear" w:color="auto" w:fill="FFFFFF"/>
        </w:rPr>
        <w:t>Click </w:t>
      </w:r>
      <w:r w:rsidRPr="00B155A3">
        <w:rPr>
          <w:rFonts w:ascii="Segoe UI" w:hAnsi="Segoe UI" w:cs="Segoe UI"/>
          <w:b/>
          <w:bCs/>
          <w:color w:val="333333"/>
          <w:shd w:val="clear" w:color="auto" w:fill="FFFFFF"/>
        </w:rPr>
        <w:t>Create a New CommCell</w:t>
      </w:r>
      <w:r w:rsidRPr="00B155A3">
        <w:rPr>
          <w:rFonts w:ascii="Segoe UI" w:hAnsi="Segoe UI" w:cs="Segoe UI"/>
          <w:color w:val="333333"/>
          <w:shd w:val="clear" w:color="auto" w:fill="FFFFFF"/>
        </w:rPr>
        <w:t>.</w:t>
      </w:r>
    </w:p>
    <w:p w14:paraId="116BDD8A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721EC1AF" w14:textId="77777777" w:rsidR="00EB3E30" w:rsidRDefault="00EB3E30" w:rsidP="00EB3E30">
      <w:pPr>
        <w:rPr>
          <w:b/>
          <w:noProof/>
        </w:rPr>
      </w:pPr>
    </w:p>
    <w:p w14:paraId="20F94C83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6F1015F1" wp14:editId="5726C126">
            <wp:extent cx="5383369" cy="2826912"/>
            <wp:effectExtent l="0" t="0" r="825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83369" cy="2826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913D6" w14:textId="77777777" w:rsidR="00EB3E30" w:rsidRPr="00B155A3" w:rsidRDefault="00EB3E30" w:rsidP="00EB3E30">
      <w:proofErr w:type="spellStart"/>
      <w:r w:rsidRPr="00B155A3">
        <w:rPr>
          <w:rFonts w:ascii="Segoe UI" w:hAnsi="Segoe UI" w:cs="Segoe UI"/>
          <w:b/>
          <w:bCs/>
          <w:color w:val="333333"/>
          <w:shd w:val="clear" w:color="auto" w:fill="FFFFFF"/>
        </w:rPr>
        <w:t>CommServe</w:t>
      </w:r>
      <w:proofErr w:type="spellEnd"/>
      <w:r w:rsidRPr="00B155A3">
        <w:rPr>
          <w:rFonts w:ascii="Segoe UI" w:hAnsi="Segoe UI" w:cs="Segoe UI"/>
          <w:b/>
          <w:bCs/>
          <w:color w:val="333333"/>
          <w:shd w:val="clear" w:color="auto" w:fill="FFFFFF"/>
        </w:rPr>
        <w:t xml:space="preserve"> Modules</w:t>
      </w:r>
      <w:r w:rsidRPr="00B155A3">
        <w:rPr>
          <w:rFonts w:ascii="Segoe UI" w:hAnsi="Segoe UI" w:cs="Segoe UI"/>
          <w:color w:val="333333"/>
          <w:shd w:val="clear" w:color="auto" w:fill="FFFFFF"/>
        </w:rPr>
        <w:t> is selected by default.</w:t>
      </w:r>
    </w:p>
    <w:p w14:paraId="6C7AAED7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proofErr w:type="spellStart"/>
      <w:r w:rsidRPr="00B155A3">
        <w:rPr>
          <w:rFonts w:ascii="Segoe UI" w:hAnsi="Segoe UI" w:cs="Segoe UI"/>
          <w:b/>
          <w:bCs/>
          <w:color w:val="333333"/>
        </w:rPr>
        <w:t>MediaAgent</w:t>
      </w:r>
      <w:proofErr w:type="spellEnd"/>
      <w:r w:rsidRPr="00B155A3">
        <w:rPr>
          <w:rFonts w:ascii="Segoe UI" w:hAnsi="Segoe UI" w:cs="Segoe UI"/>
          <w:color w:val="333333"/>
        </w:rPr>
        <w:t>.</w:t>
      </w:r>
    </w:p>
    <w:p w14:paraId="39924D7D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3CB39717" w14:textId="77777777" w:rsidR="00EB3E30" w:rsidRDefault="00EB3E30" w:rsidP="00EB3E30">
      <w:pPr>
        <w:rPr>
          <w:b/>
          <w:noProof/>
        </w:rPr>
      </w:pPr>
    </w:p>
    <w:p w14:paraId="50B82FA9" w14:textId="77777777" w:rsidR="00EB3E30" w:rsidRDefault="00EB3E30" w:rsidP="00EB3E30">
      <w:pPr>
        <w:rPr>
          <w:rFonts w:ascii="Segoe UI" w:hAnsi="Segoe UI" w:cs="Segoe UI"/>
          <w:color w:val="333333"/>
          <w:shd w:val="clear" w:color="auto" w:fill="FFFFFF"/>
        </w:rPr>
      </w:pPr>
      <w:r>
        <w:rPr>
          <w:rFonts w:ascii="Segoe UI" w:hAnsi="Segoe UI" w:cs="Segoe UI"/>
          <w:color w:val="333333"/>
          <w:shd w:val="clear" w:color="auto" w:fill="FFFFFF"/>
        </w:rPr>
        <w:t>Windows File System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proofErr w:type="spellStart"/>
      <w:r>
        <w:rPr>
          <w:i/>
          <w:iCs/>
          <w:color w:val="333333"/>
          <w:shd w:val="clear" w:color="auto" w:fill="FFFFFF"/>
        </w:rPr>
        <w:t>i</w:t>
      </w:r>
      <w:r>
        <w:rPr>
          <w:rFonts w:ascii="Segoe UI" w:hAnsi="Segoe UI" w:cs="Segoe UI"/>
          <w:color w:val="333333"/>
          <w:shd w:val="clear" w:color="auto" w:fill="FFFFFF"/>
        </w:rPr>
        <w:t>DataAgent</w:t>
      </w:r>
      <w:proofErr w:type="spellEnd"/>
      <w:r>
        <w:rPr>
          <w:rFonts w:ascii="Segoe UI" w:hAnsi="Segoe UI" w:cs="Segoe UI"/>
          <w:color w:val="333333"/>
          <w:shd w:val="clear" w:color="auto" w:fill="FFFFFF"/>
        </w:rPr>
        <w:t xml:space="preserve"> will be automatically installed.</w:t>
      </w:r>
    </w:p>
    <w:p w14:paraId="45094C39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0BDFAC8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34A767D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3AB07D37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FC07EB9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04CCBFBA" wp14:editId="3DE3EBC8">
            <wp:extent cx="5943600" cy="42576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4D95" w14:textId="77777777" w:rsidR="00EB3E30" w:rsidRPr="00B155A3" w:rsidRDefault="00EB3E30" w:rsidP="00EB3E30">
      <w:r w:rsidRPr="00B155A3">
        <w:rPr>
          <w:rFonts w:ascii="Segoe UI" w:hAnsi="Segoe UI" w:cs="Segoe UI"/>
          <w:color w:val="333333"/>
          <w:shd w:val="clear" w:color="auto" w:fill="FFFFFF"/>
        </w:rPr>
        <w:t>Verify the default location for software installation.</w:t>
      </w:r>
    </w:p>
    <w:p w14:paraId="0A0F26D2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02510A07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necessary, click </w:t>
      </w:r>
      <w:r w:rsidRPr="00B155A3">
        <w:rPr>
          <w:rFonts w:ascii="Segoe UI" w:hAnsi="Segoe UI" w:cs="Segoe UI"/>
          <w:b/>
          <w:bCs/>
          <w:color w:val="333333"/>
        </w:rPr>
        <w:t>Browse...</w:t>
      </w:r>
      <w:r w:rsidRPr="00B155A3">
        <w:rPr>
          <w:rFonts w:ascii="Segoe UI" w:hAnsi="Segoe UI" w:cs="Segoe UI"/>
          <w:color w:val="333333"/>
        </w:rPr>
        <w:t> to change the default location.</w:t>
      </w:r>
    </w:p>
    <w:p w14:paraId="79FA69CF" w14:textId="77777777" w:rsidR="00EB3E30" w:rsidRPr="00B155A3" w:rsidRDefault="00EB3E30" w:rsidP="00EB3E3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Do not install the software to a mapped network drive</w:t>
      </w:r>
    </w:p>
    <w:p w14:paraId="16BA1E0B" w14:textId="77777777" w:rsidR="00EB3E30" w:rsidRPr="00B155A3" w:rsidRDefault="00EB3E30" w:rsidP="00EB3E3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 xml:space="preserve">Do not use the following characters when specifying the destination path: </w:t>
      </w:r>
      <w:proofErr w:type="gramStart"/>
      <w:r w:rsidRPr="00B155A3">
        <w:rPr>
          <w:rFonts w:ascii="Segoe UI" w:hAnsi="Segoe UI" w:cs="Segoe UI"/>
          <w:color w:val="333333"/>
        </w:rPr>
        <w:t>/ :</w:t>
      </w:r>
      <w:proofErr w:type="gramEnd"/>
      <w:r w:rsidRPr="00B155A3">
        <w:rPr>
          <w:rFonts w:ascii="Segoe UI" w:hAnsi="Segoe UI" w:cs="Segoe UI"/>
          <w:color w:val="333333"/>
        </w:rPr>
        <w:t xml:space="preserve"> * ? " &lt; &gt; | #</w:t>
      </w:r>
    </w:p>
    <w:p w14:paraId="7D1F4F81" w14:textId="77777777" w:rsidR="00EB3E30" w:rsidRPr="00B155A3" w:rsidRDefault="00EB3E30" w:rsidP="00EB3E3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It is recommended that you use alphanumeric characters only</w:t>
      </w:r>
    </w:p>
    <w:p w14:paraId="3539FAF4" w14:textId="77777777" w:rsidR="00EB3E30" w:rsidRDefault="00EB3E30" w:rsidP="00EB3E30">
      <w:pPr>
        <w:rPr>
          <w:b/>
          <w:noProof/>
        </w:rPr>
      </w:pPr>
    </w:p>
    <w:p w14:paraId="0C5D3C7C" w14:textId="77777777" w:rsidR="000B1915" w:rsidRDefault="000B1915" w:rsidP="00EB3E30">
      <w:pPr>
        <w:rPr>
          <w:b/>
          <w:noProof/>
        </w:rPr>
      </w:pPr>
    </w:p>
    <w:p w14:paraId="6FE60C5A" w14:textId="77777777" w:rsidR="000B1915" w:rsidRDefault="000B1915" w:rsidP="00EB3E30">
      <w:pPr>
        <w:rPr>
          <w:b/>
          <w:noProof/>
        </w:rPr>
      </w:pPr>
    </w:p>
    <w:p w14:paraId="6774D872" w14:textId="77777777" w:rsidR="000B1915" w:rsidRDefault="000B1915" w:rsidP="00EB3E30">
      <w:pPr>
        <w:rPr>
          <w:b/>
          <w:noProof/>
        </w:rPr>
      </w:pPr>
    </w:p>
    <w:p w14:paraId="08A08215" w14:textId="77777777" w:rsidR="000B1915" w:rsidRDefault="000B1915" w:rsidP="00EB3E30">
      <w:pPr>
        <w:rPr>
          <w:b/>
          <w:noProof/>
        </w:rPr>
      </w:pPr>
    </w:p>
    <w:p w14:paraId="10AB0BFD" w14:textId="77777777" w:rsidR="000B1915" w:rsidRDefault="000B1915" w:rsidP="00EB3E30">
      <w:pPr>
        <w:rPr>
          <w:b/>
          <w:noProof/>
        </w:rPr>
      </w:pPr>
    </w:p>
    <w:p w14:paraId="0CF7B0C5" w14:textId="77777777" w:rsidR="000B1915" w:rsidRDefault="000B1915" w:rsidP="00EB3E30">
      <w:pPr>
        <w:rPr>
          <w:b/>
          <w:noProof/>
        </w:rPr>
      </w:pPr>
    </w:p>
    <w:p w14:paraId="15453077" w14:textId="77777777" w:rsidR="000B1915" w:rsidRDefault="000B1915" w:rsidP="00EB3E30">
      <w:pPr>
        <w:rPr>
          <w:b/>
          <w:noProof/>
        </w:rPr>
      </w:pPr>
    </w:p>
    <w:p w14:paraId="1A60EFDE" w14:textId="77777777" w:rsidR="000B1915" w:rsidRDefault="000B1915" w:rsidP="00EB3E30">
      <w:pPr>
        <w:rPr>
          <w:b/>
          <w:noProof/>
        </w:rPr>
      </w:pPr>
    </w:p>
    <w:p w14:paraId="13DED8B0" w14:textId="77777777" w:rsidR="000B1915" w:rsidRDefault="000B1915" w:rsidP="00EB3E30">
      <w:pPr>
        <w:rPr>
          <w:b/>
          <w:noProof/>
        </w:rPr>
      </w:pPr>
    </w:p>
    <w:p w14:paraId="672BA4E3" w14:textId="77777777" w:rsidR="000B1915" w:rsidRDefault="000B1915" w:rsidP="00EB3E30">
      <w:pPr>
        <w:rPr>
          <w:b/>
          <w:noProof/>
        </w:rPr>
      </w:pPr>
    </w:p>
    <w:p w14:paraId="10618736" w14:textId="77777777" w:rsidR="000B1915" w:rsidRDefault="000B1915" w:rsidP="00EB3E30">
      <w:pPr>
        <w:rPr>
          <w:b/>
          <w:noProof/>
        </w:rPr>
      </w:pPr>
    </w:p>
    <w:p w14:paraId="088CE7EE" w14:textId="77777777" w:rsidR="000B1915" w:rsidRDefault="000B1915" w:rsidP="00EB3E30">
      <w:pPr>
        <w:rPr>
          <w:b/>
          <w:noProof/>
        </w:rPr>
      </w:pPr>
    </w:p>
    <w:p w14:paraId="20AA499D" w14:textId="77777777" w:rsidR="000B1915" w:rsidRDefault="000B1915" w:rsidP="00EB3E30">
      <w:pPr>
        <w:rPr>
          <w:b/>
          <w:noProof/>
        </w:rPr>
      </w:pPr>
    </w:p>
    <w:p w14:paraId="3FD6CFB2" w14:textId="77777777" w:rsidR="000B1915" w:rsidRDefault="000B1915" w:rsidP="00EB3E30">
      <w:pPr>
        <w:rPr>
          <w:b/>
          <w:noProof/>
        </w:rPr>
      </w:pPr>
    </w:p>
    <w:p w14:paraId="2EEABA54" w14:textId="77777777" w:rsidR="000B1915" w:rsidRDefault="000B1915" w:rsidP="00EB3E30">
      <w:pPr>
        <w:rPr>
          <w:b/>
          <w:noProof/>
        </w:rPr>
      </w:pPr>
    </w:p>
    <w:p w14:paraId="7DFAFA1C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6BD92DBF" wp14:editId="05BCED47">
            <wp:extent cx="5943600" cy="42189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9FCF5" w14:textId="77777777" w:rsidR="00EB3E30" w:rsidRDefault="00EB3E30" w:rsidP="00EB3E30">
      <w:pPr>
        <w:rPr>
          <w:rFonts w:ascii="Segoe UI" w:hAnsi="Segoe UI" w:cs="Segoe UI"/>
          <w:color w:val="333333"/>
          <w:shd w:val="clear" w:color="auto" w:fill="FFFFFF"/>
        </w:rPr>
      </w:pPr>
      <w:r>
        <w:rPr>
          <w:rFonts w:ascii="Segoe UI" w:hAnsi="Segoe UI" w:cs="Segoe UI"/>
          <w:color w:val="333333"/>
          <w:shd w:val="clear" w:color="auto" w:fill="FFFFFF"/>
        </w:rPr>
        <w:t>Click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b/>
          <w:bCs/>
          <w:color w:val="333333"/>
          <w:shd w:val="clear" w:color="auto" w:fill="FFFFFF"/>
        </w:rPr>
        <w:t>Install</w:t>
      </w:r>
      <w:r>
        <w:rPr>
          <w:rFonts w:ascii="Segoe UI" w:hAnsi="Segoe UI" w:cs="Segoe UI"/>
          <w:color w:val="333333"/>
          <w:shd w:val="clear" w:color="auto" w:fill="FFFFFF"/>
        </w:rPr>
        <w:t>.</w:t>
      </w:r>
    </w:p>
    <w:p w14:paraId="374A155A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3BE77E0E" wp14:editId="3ADBC0F1">
            <wp:extent cx="5248141" cy="2968580"/>
            <wp:effectExtent l="0" t="0" r="0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48141" cy="296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1E913" w14:textId="77777777" w:rsidR="00EB3E30" w:rsidRDefault="00EB3E30" w:rsidP="00EB3E30">
      <w:pPr>
        <w:rPr>
          <w:rFonts w:ascii="Segoe UI" w:hAnsi="Segoe UI" w:cs="Segoe UI"/>
          <w:color w:val="333333"/>
          <w:shd w:val="clear" w:color="auto" w:fill="FFFFFF"/>
        </w:rPr>
      </w:pPr>
      <w:r>
        <w:rPr>
          <w:rFonts w:ascii="Segoe UI" w:hAnsi="Segoe UI" w:cs="Segoe UI"/>
          <w:color w:val="333333"/>
          <w:shd w:val="clear" w:color="auto" w:fill="FFFFFF"/>
        </w:rPr>
        <w:t>Click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b/>
          <w:bCs/>
          <w:color w:val="333333"/>
          <w:shd w:val="clear" w:color="auto" w:fill="FFFFFF"/>
        </w:rPr>
        <w:t>Yes</w:t>
      </w:r>
      <w:r>
        <w:rPr>
          <w:rFonts w:ascii="Segoe UI" w:hAnsi="Segoe UI" w:cs="Segoe UI"/>
          <w:color w:val="333333"/>
          <w:shd w:val="clear" w:color="auto" w:fill="FFFFFF"/>
        </w:rPr>
        <w:t>.</w:t>
      </w:r>
    </w:p>
    <w:p w14:paraId="1FF74D67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D61378A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459CA224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25052668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19F29C3" w14:textId="77777777" w:rsidR="000B1915" w:rsidRDefault="000B1915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21210B4" w14:textId="77777777" w:rsidR="00DB5747" w:rsidRDefault="00EB3E30" w:rsidP="00DB5747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1B85BFEF" wp14:editId="7520FA41">
            <wp:extent cx="3914775" cy="167640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7B4B0" w14:textId="77777777" w:rsidR="00DB5747" w:rsidRDefault="00DB5747" w:rsidP="00DB5747">
      <w:pPr>
        <w:rPr>
          <w:b/>
          <w:noProof/>
        </w:rPr>
      </w:pPr>
    </w:p>
    <w:p w14:paraId="2A7BA1F9" w14:textId="77777777" w:rsidR="00EB3E30" w:rsidRPr="00DB5747" w:rsidRDefault="00EB3E30" w:rsidP="00DB5747">
      <w:pPr>
        <w:pStyle w:val="Number1"/>
        <w:rPr>
          <w:rFonts w:ascii="Times New Roman" w:hAnsi="Times New Roman"/>
          <w:b/>
          <w:noProof/>
        </w:rPr>
      </w:pPr>
      <w:r w:rsidRPr="00B155A3">
        <w:t>The computer may prompt for a reboot after installing the </w:t>
      </w:r>
      <w:r w:rsidRPr="00B155A3">
        <w:rPr>
          <w:b/>
          <w:bCs/>
        </w:rPr>
        <w:t>.Net Framework</w:t>
      </w:r>
      <w:r w:rsidRPr="00B155A3">
        <w:t>. In such a case, click </w:t>
      </w:r>
      <w:r w:rsidRPr="00B155A3">
        <w:rPr>
          <w:b/>
          <w:bCs/>
        </w:rPr>
        <w:t>Reboot Now</w:t>
      </w:r>
      <w:r w:rsidRPr="00B155A3">
        <w:t> to reboot the computer.</w:t>
      </w:r>
    </w:p>
    <w:p w14:paraId="6401A5B8" w14:textId="77777777" w:rsidR="00EB3E30" w:rsidRPr="00B155A3" w:rsidRDefault="00EB3E30" w:rsidP="00EB3E30">
      <w:pPr>
        <w:shd w:val="clear" w:color="auto" w:fill="FFFFFF"/>
        <w:spacing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After the reboot, run </w:t>
      </w:r>
      <w:r w:rsidRPr="00B155A3">
        <w:rPr>
          <w:rFonts w:ascii="Segoe UI" w:hAnsi="Segoe UI" w:cs="Segoe UI"/>
          <w:b/>
          <w:bCs/>
          <w:color w:val="333333"/>
        </w:rPr>
        <w:t>SetupAll.exe</w:t>
      </w:r>
      <w:r w:rsidRPr="00B155A3">
        <w:rPr>
          <w:rFonts w:ascii="Segoe UI" w:hAnsi="Segoe UI" w:cs="Segoe UI"/>
          <w:color w:val="333333"/>
        </w:rPr>
        <w:t> from the installation package to resume the installation. The installer proceeds to copy the setup files, and then initiates the Microsoft SQL Server installation.</w:t>
      </w:r>
    </w:p>
    <w:p w14:paraId="2E3F8300" w14:textId="77777777" w:rsidR="00EB3E30" w:rsidRPr="00B155A3" w:rsidRDefault="00EB3E30" w:rsidP="00EB3E30">
      <w:pPr>
        <w:shd w:val="clear" w:color="auto" w:fill="FFFFFF"/>
        <w:spacing w:line="346" w:lineRule="atLeast"/>
        <w:ind w:left="375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the SQL Server is already installed on the computer, the installer skips the SQL Server installation.</w:t>
      </w:r>
    </w:p>
    <w:p w14:paraId="559153D7" w14:textId="77777777" w:rsidR="00EB3E30" w:rsidRPr="00B155A3" w:rsidRDefault="00EB3E30" w:rsidP="00EB3E30">
      <w:pPr>
        <w:shd w:val="clear" w:color="auto" w:fill="FFFFFF"/>
        <w:spacing w:after="75" w:line="346" w:lineRule="atLeast"/>
        <w:ind w:left="375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 xml:space="preserve">By default, when the SQL Server is installed as part of the </w:t>
      </w:r>
      <w:proofErr w:type="spellStart"/>
      <w:r w:rsidRPr="00B155A3">
        <w:rPr>
          <w:rFonts w:ascii="Segoe UI" w:hAnsi="Segoe UI" w:cs="Segoe UI"/>
          <w:color w:val="333333"/>
        </w:rPr>
        <w:t>CommServe</w:t>
      </w:r>
      <w:proofErr w:type="spellEnd"/>
      <w:r w:rsidRPr="00B155A3">
        <w:rPr>
          <w:rFonts w:ascii="Segoe UI" w:hAnsi="Segoe UI" w:cs="Segoe UI"/>
          <w:color w:val="333333"/>
        </w:rPr>
        <w:t xml:space="preserve"> installation, the </w:t>
      </w:r>
      <w:proofErr w:type="spellStart"/>
      <w:r w:rsidRPr="00B155A3">
        <w:rPr>
          <w:rFonts w:ascii="Segoe UI" w:hAnsi="Segoe UI" w:cs="Segoe UI"/>
          <w:color w:val="333333"/>
        </w:rPr>
        <w:t>Simpana</w:t>
      </w:r>
      <w:proofErr w:type="spellEnd"/>
      <w:r w:rsidRPr="00B155A3">
        <w:rPr>
          <w:rFonts w:ascii="Segoe UI" w:hAnsi="Segoe UI" w:cs="Segoe UI"/>
          <w:color w:val="333333"/>
        </w:rPr>
        <w:t xml:space="preserve"> software automatically sets the system administrator (</w:t>
      </w:r>
      <w:proofErr w:type="spellStart"/>
      <w:r w:rsidRPr="00B155A3">
        <w:rPr>
          <w:rFonts w:ascii="Segoe UI" w:hAnsi="Segoe UI" w:cs="Segoe UI"/>
          <w:color w:val="333333"/>
        </w:rPr>
        <w:t>sa</w:t>
      </w:r>
      <w:proofErr w:type="spellEnd"/>
      <w:r w:rsidRPr="00B155A3">
        <w:rPr>
          <w:rFonts w:ascii="Segoe UI" w:hAnsi="Segoe UI" w:cs="Segoe UI"/>
          <w:color w:val="333333"/>
        </w:rPr>
        <w:t>) password. If the '</w:t>
      </w:r>
      <w:proofErr w:type="spellStart"/>
      <w:r w:rsidRPr="00B155A3">
        <w:rPr>
          <w:rFonts w:ascii="Segoe UI" w:hAnsi="Segoe UI" w:cs="Segoe UI"/>
          <w:color w:val="333333"/>
        </w:rPr>
        <w:t>sa</w:t>
      </w:r>
      <w:proofErr w:type="spellEnd"/>
      <w:r w:rsidRPr="00B155A3">
        <w:rPr>
          <w:rFonts w:ascii="Segoe UI" w:hAnsi="Segoe UI" w:cs="Segoe UI"/>
          <w:color w:val="333333"/>
        </w:rPr>
        <w:t xml:space="preserve">' password of the preinstalled SQL Server does not match with the default password set by </w:t>
      </w:r>
      <w:proofErr w:type="spellStart"/>
      <w:r w:rsidRPr="00B155A3">
        <w:rPr>
          <w:rFonts w:ascii="Segoe UI" w:hAnsi="Segoe UI" w:cs="Segoe UI"/>
          <w:color w:val="333333"/>
        </w:rPr>
        <w:t>Simpana</w:t>
      </w:r>
      <w:proofErr w:type="spellEnd"/>
      <w:r w:rsidRPr="00B155A3">
        <w:rPr>
          <w:rFonts w:ascii="Segoe UI" w:hAnsi="Segoe UI" w:cs="Segoe UI"/>
          <w:color w:val="333333"/>
        </w:rPr>
        <w:t>, the installer will prompt you for the password.</w:t>
      </w:r>
    </w:p>
    <w:p w14:paraId="434A4BD4" w14:textId="77777777" w:rsidR="00EB3E30" w:rsidRPr="00DB5747" w:rsidRDefault="00EB3E30" w:rsidP="00DB5747">
      <w:pPr>
        <w:pStyle w:val="ListParagraph"/>
        <w:numPr>
          <w:ilvl w:val="0"/>
          <w:numId w:val="21"/>
        </w:num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DB5747">
        <w:rPr>
          <w:rFonts w:ascii="Segoe UI" w:hAnsi="Segoe UI" w:cs="Segoe UI"/>
          <w:color w:val="333333"/>
        </w:rPr>
        <w:t>Select one of the following options:</w:t>
      </w:r>
    </w:p>
    <w:p w14:paraId="144BCD00" w14:textId="77777777" w:rsidR="00EB3E30" w:rsidRPr="00B155A3" w:rsidRDefault="00EB3E30" w:rsidP="00EB3E30">
      <w:pPr>
        <w:numPr>
          <w:ilvl w:val="1"/>
          <w:numId w:val="21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you do not want to disable Windows Firewall, 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3B042954" w14:textId="77777777" w:rsidR="00EB3E30" w:rsidRPr="00B155A3" w:rsidRDefault="00EB3E30" w:rsidP="00EB3E30">
      <w:pPr>
        <w:numPr>
          <w:ilvl w:val="1"/>
          <w:numId w:val="21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you want to disable Windows Firewall for all profiles, click </w:t>
      </w:r>
      <w:r w:rsidRPr="00B155A3">
        <w:rPr>
          <w:rFonts w:ascii="Segoe UI" w:hAnsi="Segoe UI" w:cs="Segoe UI"/>
          <w:b/>
          <w:bCs/>
          <w:color w:val="333333"/>
        </w:rPr>
        <w:t>Yes, disable Windows Firewall for all profiles</w:t>
      </w:r>
      <w:r w:rsidRPr="00B155A3">
        <w:rPr>
          <w:rFonts w:ascii="Segoe UI" w:hAnsi="Segoe UI" w:cs="Segoe UI"/>
          <w:color w:val="333333"/>
        </w:rPr>
        <w:t> and then 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29B25B6D" w14:textId="77777777" w:rsidR="00EB3E30" w:rsidRDefault="00EB3E30" w:rsidP="00EB3E30">
      <w:pPr>
        <w:rPr>
          <w:b/>
          <w:noProof/>
        </w:rPr>
      </w:pPr>
    </w:p>
    <w:p w14:paraId="3A6A2B41" w14:textId="77777777" w:rsidR="00DB5747" w:rsidRDefault="00DB5747" w:rsidP="00EB3E30">
      <w:pPr>
        <w:rPr>
          <w:b/>
          <w:noProof/>
        </w:rPr>
      </w:pPr>
    </w:p>
    <w:p w14:paraId="160A4178" w14:textId="77777777" w:rsidR="00DB5747" w:rsidRDefault="00DB5747" w:rsidP="00EB3E30">
      <w:pPr>
        <w:rPr>
          <w:b/>
          <w:noProof/>
        </w:rPr>
      </w:pPr>
    </w:p>
    <w:p w14:paraId="227E5ECE" w14:textId="77777777" w:rsidR="00DB5747" w:rsidRDefault="00DB5747" w:rsidP="00EB3E30">
      <w:pPr>
        <w:rPr>
          <w:b/>
          <w:noProof/>
        </w:rPr>
      </w:pPr>
    </w:p>
    <w:p w14:paraId="6507BFE1" w14:textId="77777777" w:rsidR="00DB5747" w:rsidRDefault="00DB5747" w:rsidP="00EB3E30">
      <w:pPr>
        <w:rPr>
          <w:b/>
          <w:noProof/>
        </w:rPr>
      </w:pPr>
    </w:p>
    <w:p w14:paraId="7558F9AB" w14:textId="77777777" w:rsidR="00DB5747" w:rsidRDefault="00DB5747" w:rsidP="00EB3E30">
      <w:pPr>
        <w:rPr>
          <w:b/>
          <w:noProof/>
        </w:rPr>
      </w:pPr>
    </w:p>
    <w:p w14:paraId="716F1AA4" w14:textId="77777777" w:rsidR="00DB5747" w:rsidRDefault="00DB5747" w:rsidP="00EB3E30">
      <w:pPr>
        <w:rPr>
          <w:b/>
          <w:noProof/>
        </w:rPr>
      </w:pPr>
    </w:p>
    <w:p w14:paraId="4E5DF9CB" w14:textId="77777777" w:rsidR="00DB5747" w:rsidRDefault="00DB5747" w:rsidP="00EB3E30">
      <w:pPr>
        <w:rPr>
          <w:b/>
          <w:noProof/>
        </w:rPr>
      </w:pPr>
    </w:p>
    <w:p w14:paraId="0644B019" w14:textId="77777777" w:rsidR="00DB5747" w:rsidRDefault="00DB5747" w:rsidP="00EB3E30">
      <w:pPr>
        <w:rPr>
          <w:b/>
          <w:noProof/>
        </w:rPr>
      </w:pPr>
    </w:p>
    <w:p w14:paraId="14247046" w14:textId="77777777" w:rsidR="00DB5747" w:rsidRDefault="00DB5747" w:rsidP="00EB3E30">
      <w:pPr>
        <w:rPr>
          <w:b/>
          <w:noProof/>
        </w:rPr>
      </w:pPr>
    </w:p>
    <w:p w14:paraId="54F3E1F4" w14:textId="77777777" w:rsidR="00DB5747" w:rsidRDefault="00DB5747" w:rsidP="00EB3E30">
      <w:pPr>
        <w:rPr>
          <w:b/>
          <w:noProof/>
        </w:rPr>
      </w:pPr>
    </w:p>
    <w:p w14:paraId="2B303425" w14:textId="77777777" w:rsidR="00DB5747" w:rsidRDefault="00DB5747" w:rsidP="00EB3E30">
      <w:pPr>
        <w:rPr>
          <w:b/>
          <w:noProof/>
        </w:rPr>
      </w:pPr>
    </w:p>
    <w:p w14:paraId="734D357F" w14:textId="77777777" w:rsidR="00DB5747" w:rsidRDefault="00DB5747" w:rsidP="00EB3E30">
      <w:pPr>
        <w:rPr>
          <w:b/>
          <w:noProof/>
        </w:rPr>
      </w:pPr>
    </w:p>
    <w:p w14:paraId="740A42F8" w14:textId="77777777" w:rsidR="00DB5747" w:rsidRDefault="00DB5747" w:rsidP="00EB3E30">
      <w:pPr>
        <w:rPr>
          <w:b/>
          <w:noProof/>
        </w:rPr>
      </w:pPr>
    </w:p>
    <w:p w14:paraId="48B80B6B" w14:textId="77777777" w:rsidR="00DB5747" w:rsidRDefault="00DB5747" w:rsidP="00EB3E30">
      <w:pPr>
        <w:rPr>
          <w:b/>
          <w:noProof/>
        </w:rPr>
      </w:pPr>
    </w:p>
    <w:p w14:paraId="579AF44B" w14:textId="77777777" w:rsidR="00DB5747" w:rsidRDefault="00DB5747" w:rsidP="00EB3E30">
      <w:pPr>
        <w:rPr>
          <w:b/>
          <w:noProof/>
        </w:rPr>
      </w:pPr>
    </w:p>
    <w:p w14:paraId="6E9AB4B7" w14:textId="77777777" w:rsidR="00DB5747" w:rsidRDefault="00DB5747" w:rsidP="00EB3E30">
      <w:pPr>
        <w:rPr>
          <w:b/>
          <w:noProof/>
        </w:rPr>
      </w:pPr>
    </w:p>
    <w:p w14:paraId="4013B7A8" w14:textId="77777777" w:rsidR="00DB5747" w:rsidRDefault="00DB5747" w:rsidP="00EB3E30">
      <w:pPr>
        <w:rPr>
          <w:b/>
          <w:noProof/>
        </w:rPr>
      </w:pPr>
    </w:p>
    <w:p w14:paraId="4F798684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0D2D85EE" wp14:editId="2677A7BF">
            <wp:extent cx="5943600" cy="425513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A51AB" w14:textId="77777777" w:rsidR="00DB5747" w:rsidRDefault="00DB5747" w:rsidP="00EB3E30">
      <w:pPr>
        <w:rPr>
          <w:b/>
          <w:noProof/>
        </w:rPr>
      </w:pPr>
    </w:p>
    <w:p w14:paraId="668BCD2F" w14:textId="77777777" w:rsidR="00EB3E30" w:rsidRPr="00B155A3" w:rsidRDefault="00EB3E30" w:rsidP="00EB3E30">
      <w:r w:rsidRPr="00B155A3">
        <w:rPr>
          <w:rFonts w:ascii="Segoe UI" w:hAnsi="Segoe UI" w:cs="Segoe UI"/>
          <w:color w:val="333333"/>
          <w:shd w:val="clear" w:color="auto" w:fill="FFFFFF"/>
        </w:rPr>
        <w:t>Verify the path to the SQL Server database files.</w:t>
      </w:r>
    </w:p>
    <w:p w14:paraId="1C4B6988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Browse</w:t>
      </w:r>
      <w:r w:rsidRPr="00B155A3">
        <w:rPr>
          <w:rFonts w:ascii="Segoe UI" w:hAnsi="Segoe UI" w:cs="Segoe UI"/>
          <w:color w:val="333333"/>
        </w:rPr>
        <w:t> to change the default location.</w:t>
      </w:r>
    </w:p>
    <w:p w14:paraId="141C37A3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198F28A8" w14:textId="77777777" w:rsidR="00EB3E30" w:rsidRPr="00B155A3" w:rsidRDefault="00EB3E30" w:rsidP="00EB3E30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346" w:lineRule="atLeast"/>
        <w:ind w:left="375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Ensure that the drive has at least 1GB of free space.</w:t>
      </w:r>
    </w:p>
    <w:p w14:paraId="2417709A" w14:textId="77777777" w:rsidR="00EB3E30" w:rsidRPr="00B155A3" w:rsidRDefault="00EB3E30" w:rsidP="00EB3E30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346" w:lineRule="atLeast"/>
        <w:ind w:left="375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Do not specify a mapped network drive or a FAT drive.</w:t>
      </w:r>
    </w:p>
    <w:p w14:paraId="324786EF" w14:textId="77777777" w:rsidR="00EB3E30" w:rsidRDefault="00EB3E30" w:rsidP="00EB3E30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346" w:lineRule="atLeast"/>
        <w:ind w:left="375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Do not save the database files to a compressed drive.</w:t>
      </w:r>
    </w:p>
    <w:p w14:paraId="7D104122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739FAC09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4F97CAAE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0D476755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0753CD7F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34FF3BA8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3EA0708D" w14:textId="77777777" w:rsidR="00DB5747" w:rsidRPr="00B155A3" w:rsidRDefault="00DB5747" w:rsidP="00DB5747">
      <w:pPr>
        <w:shd w:val="clear" w:color="auto" w:fill="FFFFFF"/>
        <w:spacing w:before="100" w:beforeAutospacing="1" w:after="100" w:afterAutospacing="1" w:line="346" w:lineRule="atLeast"/>
        <w:textAlignment w:val="center"/>
        <w:rPr>
          <w:rFonts w:ascii="Segoe UI" w:hAnsi="Segoe UI" w:cs="Segoe UI"/>
          <w:color w:val="333333"/>
        </w:rPr>
      </w:pPr>
    </w:p>
    <w:p w14:paraId="2C0AA6DE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576B0B46" wp14:editId="409C61CF">
            <wp:extent cx="5943600" cy="425005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05DBA" w14:textId="77777777" w:rsidR="00EB3E30" w:rsidRDefault="00EB3E30" w:rsidP="00EB3E30">
      <w:pPr>
        <w:rPr>
          <w:rFonts w:ascii="Segoe UI" w:hAnsi="Segoe UI" w:cs="Segoe UI"/>
          <w:color w:val="333333"/>
          <w:shd w:val="clear" w:color="auto" w:fill="FFFFFF"/>
        </w:rPr>
      </w:pPr>
      <w:r>
        <w:rPr>
          <w:rFonts w:ascii="Segoe UI" w:hAnsi="Segoe UI" w:cs="Segoe UI"/>
          <w:color w:val="333333"/>
          <w:shd w:val="clear" w:color="auto" w:fill="FFFFFF"/>
        </w:rPr>
        <w:t>Select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b/>
          <w:bCs/>
          <w:color w:val="333333"/>
          <w:shd w:val="clear" w:color="auto" w:fill="FFFFFF"/>
        </w:rPr>
        <w:t>Create a New Database,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color w:val="333333"/>
          <w:shd w:val="clear" w:color="auto" w:fill="FFFFFF"/>
        </w:rPr>
        <w:t>and, then click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b/>
          <w:bCs/>
          <w:color w:val="333333"/>
          <w:shd w:val="clear" w:color="auto" w:fill="FFFFFF"/>
        </w:rPr>
        <w:t>Next</w:t>
      </w:r>
      <w:r>
        <w:rPr>
          <w:rFonts w:ascii="Segoe UI" w:hAnsi="Segoe UI" w:cs="Segoe UI"/>
          <w:color w:val="333333"/>
          <w:shd w:val="clear" w:color="auto" w:fill="FFFFFF"/>
        </w:rPr>
        <w:t>.</w:t>
      </w:r>
    </w:p>
    <w:p w14:paraId="1C088290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0D858790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6AE4A18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775D700E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6A0B428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E2C5219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355674AE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0C70AC1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7EF47C41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044FCA45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040F67E7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E11AA2F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6BABFCA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255C85BF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983B04C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7C0F517C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72B6083E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4C6718A6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2A298853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65FA0D6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DA9EC8F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2AE51A58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4A6112D2" wp14:editId="091BED37">
            <wp:extent cx="5943600" cy="425513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06721" w14:textId="77777777" w:rsidR="00DB5747" w:rsidRDefault="00DB5747" w:rsidP="00EB3E30">
      <w:pPr>
        <w:rPr>
          <w:b/>
          <w:noProof/>
        </w:rPr>
      </w:pPr>
    </w:p>
    <w:p w14:paraId="05F12992" w14:textId="77777777" w:rsidR="00EB3E30" w:rsidRPr="00B155A3" w:rsidRDefault="00EB3E30" w:rsidP="00EB3E30">
      <w:r w:rsidRPr="00B155A3">
        <w:rPr>
          <w:rFonts w:ascii="Segoe UI" w:hAnsi="Segoe UI" w:cs="Segoe UI"/>
          <w:color w:val="333333"/>
          <w:shd w:val="clear" w:color="auto" w:fill="FFFFFF"/>
        </w:rPr>
        <w:t> Enter the username and password for the CommCell Console administrator account.</w:t>
      </w:r>
    </w:p>
    <w:p w14:paraId="0FD46B95" w14:textId="77777777" w:rsidR="00EB3E30" w:rsidRPr="00B155A3" w:rsidRDefault="00EB3E30" w:rsidP="00EB3E30">
      <w:pPr>
        <w:shd w:val="clear" w:color="auto" w:fill="FFFFFF"/>
        <w:spacing w:after="75" w:line="346" w:lineRule="atLeast"/>
        <w:textAlignment w:val="center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Note down the username and password because you need it to access the CommCell Console.</w:t>
      </w:r>
    </w:p>
    <w:p w14:paraId="632FE6AE" w14:textId="77777777" w:rsidR="00EB3E30" w:rsidRDefault="00EB3E30" w:rsidP="00EB3E30">
      <w:pPr>
        <w:rPr>
          <w:b/>
          <w:noProof/>
        </w:rPr>
      </w:pPr>
    </w:p>
    <w:p w14:paraId="3FB179DA" w14:textId="77777777" w:rsidR="00DB5747" w:rsidRDefault="00DB5747" w:rsidP="00EB3E30">
      <w:pPr>
        <w:rPr>
          <w:noProof/>
        </w:rPr>
      </w:pPr>
    </w:p>
    <w:p w14:paraId="169C7577" w14:textId="77777777" w:rsidR="00DB5747" w:rsidRDefault="00DB5747" w:rsidP="00EB3E30">
      <w:pPr>
        <w:rPr>
          <w:noProof/>
        </w:rPr>
      </w:pPr>
    </w:p>
    <w:p w14:paraId="0B5324D5" w14:textId="77777777" w:rsidR="00DB5747" w:rsidRDefault="00DB5747" w:rsidP="00EB3E30">
      <w:pPr>
        <w:rPr>
          <w:noProof/>
        </w:rPr>
      </w:pPr>
    </w:p>
    <w:p w14:paraId="0FB8C79D" w14:textId="77777777" w:rsidR="00DB5747" w:rsidRDefault="00DB5747" w:rsidP="00EB3E30">
      <w:pPr>
        <w:rPr>
          <w:noProof/>
        </w:rPr>
      </w:pPr>
    </w:p>
    <w:p w14:paraId="3ECE8968" w14:textId="77777777" w:rsidR="00DB5747" w:rsidRDefault="00DB5747" w:rsidP="00EB3E30">
      <w:pPr>
        <w:rPr>
          <w:noProof/>
        </w:rPr>
      </w:pPr>
    </w:p>
    <w:p w14:paraId="147A3D8A" w14:textId="77777777" w:rsidR="00DB5747" w:rsidRDefault="00DB5747" w:rsidP="00EB3E30">
      <w:pPr>
        <w:rPr>
          <w:noProof/>
        </w:rPr>
      </w:pPr>
    </w:p>
    <w:p w14:paraId="30979A0C" w14:textId="77777777" w:rsidR="00DB5747" w:rsidRDefault="00DB5747" w:rsidP="00EB3E30">
      <w:pPr>
        <w:rPr>
          <w:noProof/>
        </w:rPr>
      </w:pPr>
    </w:p>
    <w:p w14:paraId="42FD79B4" w14:textId="77777777" w:rsidR="00DB5747" w:rsidRDefault="00DB5747" w:rsidP="00EB3E30">
      <w:pPr>
        <w:rPr>
          <w:noProof/>
        </w:rPr>
      </w:pPr>
    </w:p>
    <w:p w14:paraId="1132C2D7" w14:textId="77777777" w:rsidR="00DB5747" w:rsidRDefault="00DB5747" w:rsidP="00EB3E30">
      <w:pPr>
        <w:rPr>
          <w:noProof/>
        </w:rPr>
      </w:pPr>
    </w:p>
    <w:p w14:paraId="63695A6A" w14:textId="77777777" w:rsidR="00DB5747" w:rsidRDefault="00DB5747" w:rsidP="00EB3E30">
      <w:pPr>
        <w:rPr>
          <w:noProof/>
        </w:rPr>
      </w:pPr>
    </w:p>
    <w:p w14:paraId="5BBE8A12" w14:textId="77777777" w:rsidR="00DB5747" w:rsidRDefault="00DB5747" w:rsidP="00EB3E30">
      <w:pPr>
        <w:rPr>
          <w:noProof/>
        </w:rPr>
      </w:pPr>
    </w:p>
    <w:p w14:paraId="37C3AE27" w14:textId="77777777" w:rsidR="00DB5747" w:rsidRDefault="00DB5747" w:rsidP="00EB3E30">
      <w:pPr>
        <w:rPr>
          <w:noProof/>
        </w:rPr>
      </w:pPr>
    </w:p>
    <w:p w14:paraId="68FCF14C" w14:textId="77777777" w:rsidR="00DB5747" w:rsidRDefault="00DB5747" w:rsidP="00EB3E30">
      <w:pPr>
        <w:rPr>
          <w:noProof/>
        </w:rPr>
      </w:pPr>
    </w:p>
    <w:p w14:paraId="4AC1D65D" w14:textId="77777777" w:rsidR="00DB5747" w:rsidRDefault="00DB5747" w:rsidP="00EB3E30">
      <w:pPr>
        <w:rPr>
          <w:noProof/>
        </w:rPr>
      </w:pPr>
    </w:p>
    <w:p w14:paraId="09497AE4" w14:textId="77777777" w:rsidR="00DB5747" w:rsidRDefault="00DB5747" w:rsidP="00EB3E30">
      <w:pPr>
        <w:rPr>
          <w:noProof/>
        </w:rPr>
      </w:pPr>
    </w:p>
    <w:p w14:paraId="62FC2CC8" w14:textId="77777777" w:rsidR="00DB5747" w:rsidRDefault="00DB5747" w:rsidP="00EB3E30">
      <w:pPr>
        <w:rPr>
          <w:noProof/>
        </w:rPr>
      </w:pPr>
    </w:p>
    <w:p w14:paraId="7F4ED815" w14:textId="77777777" w:rsidR="00DB5747" w:rsidRDefault="00DB5747" w:rsidP="00EB3E30">
      <w:pPr>
        <w:rPr>
          <w:noProof/>
        </w:rPr>
      </w:pPr>
    </w:p>
    <w:p w14:paraId="0EC49F42" w14:textId="77777777" w:rsidR="00DB5747" w:rsidRDefault="00DB5747" w:rsidP="00EB3E30">
      <w:pPr>
        <w:rPr>
          <w:noProof/>
        </w:rPr>
      </w:pPr>
    </w:p>
    <w:p w14:paraId="281E63BF" w14:textId="77777777" w:rsidR="00DB5747" w:rsidRDefault="00DB5747" w:rsidP="00EB3E30">
      <w:pPr>
        <w:rPr>
          <w:noProof/>
        </w:rPr>
      </w:pPr>
    </w:p>
    <w:p w14:paraId="30E555C7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0F68122D" wp14:editId="268E0EDB">
            <wp:extent cx="5943600" cy="4228465"/>
            <wp:effectExtent l="0" t="0" r="0" b="6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88064" w14:textId="77777777" w:rsidR="00DB5747" w:rsidRDefault="00DB5747" w:rsidP="00EB3E30">
      <w:pPr>
        <w:rPr>
          <w:b/>
          <w:noProof/>
        </w:rPr>
      </w:pPr>
    </w:p>
    <w:p w14:paraId="6C027902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35E92528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 xml:space="preserve">If you do not want to allow the </w:t>
      </w:r>
      <w:proofErr w:type="spellStart"/>
      <w:r w:rsidRPr="00B155A3">
        <w:rPr>
          <w:rFonts w:ascii="Segoe UI" w:hAnsi="Segoe UI" w:cs="Segoe UI"/>
          <w:color w:val="333333"/>
        </w:rPr>
        <w:t>CommServe</w:t>
      </w:r>
      <w:proofErr w:type="spellEnd"/>
      <w:r w:rsidRPr="00B155A3">
        <w:rPr>
          <w:rFonts w:ascii="Segoe UI" w:hAnsi="Segoe UI" w:cs="Segoe UI"/>
          <w:color w:val="333333"/>
        </w:rPr>
        <w:t xml:space="preserve"> to install software and updates to remote client computers, click to clear the </w:t>
      </w:r>
      <w:r w:rsidRPr="00B155A3">
        <w:rPr>
          <w:rFonts w:ascii="Segoe UI" w:hAnsi="Segoe UI" w:cs="Segoe UI"/>
          <w:b/>
          <w:bCs/>
          <w:color w:val="333333"/>
        </w:rPr>
        <w:t>Setup Software Cache</w:t>
      </w:r>
      <w:r w:rsidRPr="00B155A3">
        <w:rPr>
          <w:rFonts w:ascii="Segoe UI" w:hAnsi="Segoe UI" w:cs="Segoe UI"/>
          <w:color w:val="333333"/>
        </w:rPr>
        <w:t> check box and then click </w:t>
      </w:r>
      <w:r w:rsidR="00FD62E1" w:rsidRPr="00B155A3">
        <w:rPr>
          <w:rFonts w:ascii="Segoe UI" w:hAnsi="Segoe UI" w:cs="Segoe UI"/>
          <w:b/>
          <w:bCs/>
          <w:color w:val="333333"/>
        </w:rPr>
        <w:t>next</w:t>
      </w:r>
      <w:r w:rsidRPr="00B155A3">
        <w:rPr>
          <w:rFonts w:ascii="Segoe UI" w:hAnsi="Segoe UI" w:cs="Segoe UI"/>
          <w:color w:val="333333"/>
        </w:rPr>
        <w:t>.</w:t>
      </w:r>
    </w:p>
    <w:p w14:paraId="4C434ADE" w14:textId="77777777" w:rsidR="00EB3E30" w:rsidRDefault="00EB3E30" w:rsidP="00EB3E30">
      <w:pPr>
        <w:rPr>
          <w:b/>
          <w:noProof/>
        </w:rPr>
      </w:pPr>
    </w:p>
    <w:p w14:paraId="4C9C1099" w14:textId="77777777" w:rsidR="00DB5747" w:rsidRDefault="00DB5747" w:rsidP="00EB3E30">
      <w:pPr>
        <w:rPr>
          <w:b/>
          <w:noProof/>
        </w:rPr>
      </w:pPr>
    </w:p>
    <w:p w14:paraId="1A359148" w14:textId="77777777" w:rsidR="00DB5747" w:rsidRDefault="00DB5747" w:rsidP="00EB3E30">
      <w:pPr>
        <w:rPr>
          <w:b/>
          <w:noProof/>
        </w:rPr>
      </w:pPr>
    </w:p>
    <w:p w14:paraId="14132684" w14:textId="77777777" w:rsidR="00DB5747" w:rsidRDefault="00DB5747" w:rsidP="00EB3E30">
      <w:pPr>
        <w:rPr>
          <w:b/>
          <w:noProof/>
        </w:rPr>
      </w:pPr>
    </w:p>
    <w:p w14:paraId="3DB941A3" w14:textId="77777777" w:rsidR="00DB5747" w:rsidRDefault="00DB5747" w:rsidP="00EB3E30">
      <w:pPr>
        <w:rPr>
          <w:b/>
          <w:noProof/>
        </w:rPr>
      </w:pPr>
    </w:p>
    <w:p w14:paraId="0717E016" w14:textId="77777777" w:rsidR="00DB5747" w:rsidRDefault="00DB5747" w:rsidP="00EB3E30">
      <w:pPr>
        <w:rPr>
          <w:b/>
          <w:noProof/>
        </w:rPr>
      </w:pPr>
    </w:p>
    <w:p w14:paraId="39FC659D" w14:textId="77777777" w:rsidR="00DB5747" w:rsidRDefault="00DB5747" w:rsidP="00EB3E30">
      <w:pPr>
        <w:rPr>
          <w:b/>
          <w:noProof/>
        </w:rPr>
      </w:pPr>
    </w:p>
    <w:p w14:paraId="22D305AA" w14:textId="77777777" w:rsidR="00DB5747" w:rsidRDefault="00DB5747" w:rsidP="00EB3E30">
      <w:pPr>
        <w:rPr>
          <w:b/>
          <w:noProof/>
        </w:rPr>
      </w:pPr>
    </w:p>
    <w:p w14:paraId="148D0521" w14:textId="77777777" w:rsidR="00DB5747" w:rsidRDefault="00DB5747" w:rsidP="00EB3E30">
      <w:pPr>
        <w:rPr>
          <w:b/>
          <w:noProof/>
        </w:rPr>
      </w:pPr>
    </w:p>
    <w:p w14:paraId="010A8993" w14:textId="77777777" w:rsidR="00DB5747" w:rsidRDefault="00DB5747" w:rsidP="00EB3E30">
      <w:pPr>
        <w:rPr>
          <w:b/>
          <w:noProof/>
        </w:rPr>
      </w:pPr>
    </w:p>
    <w:p w14:paraId="0C4C83ED" w14:textId="77777777" w:rsidR="00DB5747" w:rsidRDefault="00DB5747" w:rsidP="00EB3E30">
      <w:pPr>
        <w:rPr>
          <w:b/>
          <w:noProof/>
        </w:rPr>
      </w:pPr>
    </w:p>
    <w:p w14:paraId="6E6DE56D" w14:textId="77777777" w:rsidR="00DB5747" w:rsidRDefault="00DB5747" w:rsidP="00EB3E30">
      <w:pPr>
        <w:rPr>
          <w:b/>
          <w:noProof/>
        </w:rPr>
      </w:pPr>
    </w:p>
    <w:p w14:paraId="09077323" w14:textId="77777777" w:rsidR="00DB5747" w:rsidRDefault="00DB5747" w:rsidP="00EB3E30">
      <w:pPr>
        <w:rPr>
          <w:b/>
          <w:noProof/>
        </w:rPr>
      </w:pPr>
    </w:p>
    <w:p w14:paraId="7DD8AA34" w14:textId="77777777" w:rsidR="00DB5747" w:rsidRDefault="00DB5747" w:rsidP="00EB3E30">
      <w:pPr>
        <w:rPr>
          <w:b/>
          <w:noProof/>
        </w:rPr>
      </w:pPr>
    </w:p>
    <w:p w14:paraId="7C067856" w14:textId="77777777" w:rsidR="00DB5747" w:rsidRDefault="00DB5747" w:rsidP="00EB3E30">
      <w:pPr>
        <w:rPr>
          <w:b/>
          <w:noProof/>
        </w:rPr>
      </w:pPr>
    </w:p>
    <w:p w14:paraId="1F43675E" w14:textId="77777777" w:rsidR="00DB5747" w:rsidRDefault="00DB5747" w:rsidP="00EB3E30">
      <w:pPr>
        <w:rPr>
          <w:b/>
          <w:noProof/>
        </w:rPr>
      </w:pPr>
    </w:p>
    <w:p w14:paraId="77E138D1" w14:textId="77777777" w:rsidR="00DB5747" w:rsidRDefault="00DB5747" w:rsidP="00EB3E30">
      <w:pPr>
        <w:rPr>
          <w:b/>
          <w:noProof/>
        </w:rPr>
      </w:pPr>
    </w:p>
    <w:p w14:paraId="164DA88F" w14:textId="77777777" w:rsidR="00DB5747" w:rsidRDefault="00DB5747" w:rsidP="00EB3E30">
      <w:pPr>
        <w:rPr>
          <w:b/>
          <w:noProof/>
        </w:rPr>
      </w:pPr>
    </w:p>
    <w:p w14:paraId="3C482887" w14:textId="77777777" w:rsidR="00DB5747" w:rsidRDefault="00DB5747" w:rsidP="00EB3E30">
      <w:pPr>
        <w:rPr>
          <w:b/>
          <w:noProof/>
        </w:rPr>
      </w:pPr>
    </w:p>
    <w:p w14:paraId="37478DD2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32DCBE7A" wp14:editId="59841CC5">
            <wp:extent cx="5943600" cy="421259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895C4" w14:textId="77777777" w:rsidR="00DB5747" w:rsidRDefault="00DB5747" w:rsidP="00EB3E30">
      <w:pPr>
        <w:rPr>
          <w:b/>
          <w:noProof/>
        </w:rPr>
      </w:pPr>
    </w:p>
    <w:p w14:paraId="7D36704B" w14:textId="77777777" w:rsidR="00EB3E30" w:rsidRPr="00B155A3" w:rsidRDefault="00EB3E30" w:rsidP="00EB3E30">
      <w:r w:rsidRPr="00B155A3">
        <w:rPr>
          <w:rFonts w:ascii="Segoe UI" w:hAnsi="Segoe UI" w:cs="Segoe UI"/>
          <w:color w:val="333333"/>
          <w:shd w:val="clear" w:color="auto" w:fill="FFFFFF"/>
        </w:rPr>
        <w:t>Click </w:t>
      </w:r>
      <w:r w:rsidRPr="00B155A3">
        <w:rPr>
          <w:rFonts w:ascii="Segoe UI" w:hAnsi="Segoe UI" w:cs="Segoe UI"/>
          <w:b/>
          <w:bCs/>
          <w:color w:val="333333"/>
          <w:shd w:val="clear" w:color="auto" w:fill="FFFFFF"/>
        </w:rPr>
        <w:t>Yes</w:t>
      </w:r>
      <w:r w:rsidRPr="00B155A3">
        <w:rPr>
          <w:rFonts w:ascii="Segoe UI" w:hAnsi="Segoe UI" w:cs="Segoe UI"/>
          <w:color w:val="333333"/>
          <w:shd w:val="clear" w:color="auto" w:fill="FFFFFF"/>
        </w:rPr>
        <w:t xml:space="preserve"> to wait for the installer to copy the software packages required for the </w:t>
      </w:r>
      <w:proofErr w:type="spellStart"/>
      <w:r w:rsidRPr="00B155A3">
        <w:rPr>
          <w:rFonts w:ascii="Segoe UI" w:hAnsi="Segoe UI" w:cs="Segoe UI"/>
          <w:color w:val="333333"/>
          <w:shd w:val="clear" w:color="auto" w:fill="FFFFFF"/>
        </w:rPr>
        <w:t>CommServe</w:t>
      </w:r>
      <w:proofErr w:type="spellEnd"/>
      <w:r w:rsidRPr="00B155A3">
        <w:rPr>
          <w:rFonts w:ascii="Segoe UI" w:hAnsi="Segoe UI" w:cs="Segoe UI"/>
          <w:color w:val="333333"/>
          <w:shd w:val="clear" w:color="auto" w:fill="FFFFFF"/>
        </w:rPr>
        <w:t>.</w:t>
      </w:r>
    </w:p>
    <w:p w14:paraId="2C7EE342" w14:textId="77777777" w:rsidR="00EB3E30" w:rsidRPr="00B155A3" w:rsidRDefault="00EB3E30" w:rsidP="00EB3E30">
      <w:pPr>
        <w:shd w:val="clear" w:color="auto" w:fill="FFFFFF"/>
        <w:spacing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you want to finish the installation, click </w:t>
      </w:r>
      <w:r w:rsidRPr="00B155A3">
        <w:rPr>
          <w:rFonts w:ascii="Segoe UI" w:hAnsi="Segoe UI" w:cs="Segoe UI"/>
          <w:b/>
          <w:bCs/>
          <w:color w:val="333333"/>
        </w:rPr>
        <w:t>No</w:t>
      </w:r>
      <w:r w:rsidRPr="00B155A3">
        <w:rPr>
          <w:rFonts w:ascii="Segoe UI" w:hAnsi="Segoe UI" w:cs="Segoe UI"/>
          <w:color w:val="333333"/>
        </w:rPr>
        <w:t>. The software packages will be copied in the background process.</w:t>
      </w:r>
    </w:p>
    <w:p w14:paraId="1AE1381D" w14:textId="77777777" w:rsidR="00EB3E30" w:rsidRDefault="00EB3E30" w:rsidP="00EB3E30">
      <w:pPr>
        <w:rPr>
          <w:b/>
          <w:noProof/>
        </w:rPr>
      </w:pPr>
    </w:p>
    <w:p w14:paraId="4D3281E8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3C509239" wp14:editId="7A067AAE">
            <wp:extent cx="4019550" cy="15430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E852A" w14:textId="77777777" w:rsidR="00DB5747" w:rsidRDefault="00DB5747" w:rsidP="00EB3E30">
      <w:pPr>
        <w:rPr>
          <w:b/>
          <w:noProof/>
        </w:rPr>
      </w:pPr>
    </w:p>
    <w:p w14:paraId="3337549B" w14:textId="77777777" w:rsidR="00EB3E30" w:rsidRDefault="00EB3E30" w:rsidP="00EB3E30">
      <w:pPr>
        <w:rPr>
          <w:rFonts w:ascii="Segoe UI" w:hAnsi="Segoe UI" w:cs="Segoe UI"/>
          <w:color w:val="333333"/>
          <w:shd w:val="clear" w:color="auto" w:fill="FFFFFF"/>
        </w:rPr>
      </w:pPr>
      <w:r>
        <w:rPr>
          <w:rFonts w:ascii="Segoe UI" w:hAnsi="Segoe UI" w:cs="Segoe UI"/>
          <w:color w:val="333333"/>
          <w:shd w:val="clear" w:color="auto" w:fill="FFFFFF"/>
        </w:rPr>
        <w:t>Click</w:t>
      </w:r>
      <w:r>
        <w:rPr>
          <w:rStyle w:val="apple-converted-space"/>
          <w:rFonts w:ascii="Segoe UI" w:hAnsi="Segoe UI" w:cs="Segoe UI"/>
          <w:color w:val="333333"/>
          <w:shd w:val="clear" w:color="auto" w:fill="FFFFFF"/>
        </w:rPr>
        <w:t> </w:t>
      </w:r>
      <w:r>
        <w:rPr>
          <w:rFonts w:ascii="Segoe UI" w:hAnsi="Segoe UI" w:cs="Segoe UI"/>
          <w:b/>
          <w:bCs/>
          <w:color w:val="333333"/>
          <w:shd w:val="clear" w:color="auto" w:fill="FFFFFF"/>
        </w:rPr>
        <w:t>Finish</w:t>
      </w:r>
      <w:r>
        <w:rPr>
          <w:rFonts w:ascii="Segoe UI" w:hAnsi="Segoe UI" w:cs="Segoe UI"/>
          <w:color w:val="333333"/>
          <w:shd w:val="clear" w:color="auto" w:fill="FFFFFF"/>
        </w:rPr>
        <w:t>.</w:t>
      </w:r>
    </w:p>
    <w:p w14:paraId="6CB5888F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0B44D661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6AE10799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55ED79E8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26AA6E8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2091BBCB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1DE265A" w14:textId="77777777" w:rsidR="00DB5747" w:rsidRDefault="00DB5747" w:rsidP="00EB3E30">
      <w:pPr>
        <w:rPr>
          <w:rFonts w:ascii="Segoe UI" w:hAnsi="Segoe UI" w:cs="Segoe UI"/>
          <w:color w:val="333333"/>
          <w:shd w:val="clear" w:color="auto" w:fill="FFFFFF"/>
        </w:rPr>
      </w:pPr>
    </w:p>
    <w:p w14:paraId="127208BD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659D6D94" wp14:editId="6381B715">
            <wp:extent cx="5943600" cy="4239260"/>
            <wp:effectExtent l="0" t="0" r="0" b="889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3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5FD6C" w14:textId="77777777" w:rsidR="00DB5747" w:rsidRDefault="00DB5747" w:rsidP="00EB3E30">
      <w:pPr>
        <w:rPr>
          <w:b/>
          <w:noProof/>
        </w:rPr>
      </w:pPr>
    </w:p>
    <w:p w14:paraId="3597EC01" w14:textId="77777777" w:rsidR="00EB3E30" w:rsidRPr="00B155A3" w:rsidRDefault="00EB3E30" w:rsidP="00EB3E30">
      <w:pPr>
        <w:shd w:val="clear" w:color="auto" w:fill="FFFFFF"/>
        <w:spacing w:line="264" w:lineRule="atLeast"/>
        <w:outlineLvl w:val="1"/>
        <w:rPr>
          <w:rFonts w:ascii="Segoe UI" w:hAnsi="Segoe UI" w:cs="Segoe UI"/>
          <w:color w:val="333333"/>
          <w:sz w:val="36"/>
          <w:szCs w:val="36"/>
        </w:rPr>
      </w:pPr>
      <w:r w:rsidRPr="00B155A3">
        <w:rPr>
          <w:rFonts w:ascii="Segoe UI" w:hAnsi="Segoe UI" w:cs="Segoe UI"/>
          <w:color w:val="333333"/>
          <w:sz w:val="36"/>
          <w:szCs w:val="36"/>
        </w:rPr>
        <w:t>Procedure</w:t>
      </w:r>
    </w:p>
    <w:p w14:paraId="2045BF0D" w14:textId="77777777" w:rsidR="00EB3E30" w:rsidRPr="00B155A3" w:rsidRDefault="00EB3E30" w:rsidP="00EB3E3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Open the CommCell Console, using one of the following methods based on your Windows operating system:</w:t>
      </w:r>
    </w:p>
    <w:p w14:paraId="2EBF23A6" w14:textId="77777777" w:rsidR="00EB3E30" w:rsidRPr="00B155A3" w:rsidRDefault="00EB3E30" w:rsidP="00EB3E30">
      <w:pPr>
        <w:shd w:val="clear" w:color="auto" w:fill="FFFFFF"/>
        <w:spacing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b/>
          <w:bCs/>
          <w:color w:val="333333"/>
        </w:rPr>
        <w:t>On Windows 8 and Windows Server 2012 computers</w:t>
      </w:r>
    </w:p>
    <w:p w14:paraId="75C76D8B" w14:textId="77777777" w:rsidR="00EB3E30" w:rsidRPr="00B155A3" w:rsidRDefault="00EB3E30" w:rsidP="00EB3E30">
      <w:pPr>
        <w:numPr>
          <w:ilvl w:val="1"/>
          <w:numId w:val="23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 the Windows </w:t>
      </w:r>
      <w:r w:rsidRPr="00B155A3">
        <w:rPr>
          <w:rFonts w:ascii="Segoe UI" w:hAnsi="Segoe UI" w:cs="Segoe UI"/>
          <w:b/>
          <w:bCs/>
          <w:color w:val="333333"/>
        </w:rPr>
        <w:t>Start</w:t>
      </w:r>
      <w:r w:rsidRPr="00B155A3">
        <w:rPr>
          <w:rFonts w:ascii="Segoe UI" w:hAnsi="Segoe UI" w:cs="Segoe UI"/>
          <w:color w:val="333333"/>
        </w:rPr>
        <w:t> menu.</w:t>
      </w:r>
    </w:p>
    <w:p w14:paraId="7EC27051" w14:textId="77777777" w:rsidR="00EB3E30" w:rsidRPr="00B155A3" w:rsidRDefault="00EB3E30" w:rsidP="00EB3E30">
      <w:pPr>
        <w:numPr>
          <w:ilvl w:val="1"/>
          <w:numId w:val="23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From the list of apps, under </w:t>
      </w:r>
      <w:proofErr w:type="spellStart"/>
      <w:r w:rsidRPr="00B155A3">
        <w:rPr>
          <w:rFonts w:ascii="Segoe UI" w:hAnsi="Segoe UI" w:cs="Segoe UI"/>
          <w:b/>
          <w:bCs/>
          <w:color w:val="333333"/>
        </w:rPr>
        <w:t>CommVault</w:t>
      </w:r>
      <w:proofErr w:type="spellEnd"/>
      <w:r w:rsidRPr="00B155A3">
        <w:rPr>
          <w:rFonts w:ascii="Segoe UI" w:hAnsi="Segoe UI" w:cs="Segoe UI"/>
          <w:color w:val="333333"/>
        </w:rPr>
        <w:t>, click </w:t>
      </w:r>
      <w:proofErr w:type="spellStart"/>
      <w:r w:rsidRPr="00B155A3">
        <w:rPr>
          <w:rFonts w:ascii="Segoe UI" w:hAnsi="Segoe UI" w:cs="Segoe UI"/>
          <w:b/>
          <w:bCs/>
          <w:color w:val="333333"/>
        </w:rPr>
        <w:t>CommVault</w:t>
      </w:r>
      <w:proofErr w:type="spellEnd"/>
      <w:r w:rsidRPr="00B155A3">
        <w:rPr>
          <w:rFonts w:ascii="Segoe UI" w:hAnsi="Segoe UI" w:cs="Segoe UI"/>
          <w:b/>
          <w:bCs/>
          <w:color w:val="333333"/>
        </w:rPr>
        <w:t xml:space="preserve"> Administrative Console</w:t>
      </w:r>
      <w:r w:rsidRPr="00B155A3">
        <w:rPr>
          <w:rFonts w:ascii="Segoe UI" w:hAnsi="Segoe UI" w:cs="Segoe UI"/>
          <w:color w:val="333333"/>
        </w:rPr>
        <w:t>.</w:t>
      </w:r>
    </w:p>
    <w:p w14:paraId="045BD954" w14:textId="77777777" w:rsidR="00EB3E30" w:rsidRPr="00B155A3" w:rsidRDefault="00EB3E30" w:rsidP="00EB3E30">
      <w:pPr>
        <w:shd w:val="clear" w:color="auto" w:fill="FFFFFF"/>
        <w:spacing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b/>
          <w:bCs/>
          <w:color w:val="333333"/>
        </w:rPr>
        <w:t>On computers older than Windows 8 and Windows Server 2012</w:t>
      </w:r>
    </w:p>
    <w:p w14:paraId="52AD0F68" w14:textId="77777777" w:rsidR="00EB3E30" w:rsidRPr="00B155A3" w:rsidRDefault="00EB3E30" w:rsidP="00EB3E30">
      <w:pPr>
        <w:numPr>
          <w:ilvl w:val="1"/>
          <w:numId w:val="23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From the Windows </w:t>
      </w:r>
      <w:r w:rsidRPr="00B155A3">
        <w:rPr>
          <w:rFonts w:ascii="Segoe UI" w:hAnsi="Segoe UI" w:cs="Segoe UI"/>
          <w:b/>
          <w:bCs/>
          <w:color w:val="333333"/>
        </w:rPr>
        <w:t>Start</w:t>
      </w:r>
      <w:r w:rsidRPr="00B155A3">
        <w:rPr>
          <w:rFonts w:ascii="Segoe UI" w:hAnsi="Segoe UI" w:cs="Segoe UI"/>
          <w:color w:val="333333"/>
        </w:rPr>
        <w:t> menu, click </w:t>
      </w:r>
      <w:r w:rsidRPr="00B155A3">
        <w:rPr>
          <w:rFonts w:ascii="Segoe UI" w:hAnsi="Segoe UI" w:cs="Segoe UI"/>
          <w:b/>
          <w:bCs/>
          <w:color w:val="333333"/>
        </w:rPr>
        <w:t>All Programs</w:t>
      </w:r>
      <w:r w:rsidRPr="00B155A3">
        <w:rPr>
          <w:rFonts w:ascii="Segoe UI" w:hAnsi="Segoe UI" w:cs="Segoe UI"/>
          <w:color w:val="333333"/>
        </w:rPr>
        <w:t>.</w:t>
      </w:r>
    </w:p>
    <w:p w14:paraId="5434E2D8" w14:textId="77777777" w:rsidR="00EB3E30" w:rsidRDefault="00EB3E30" w:rsidP="00EB3E30">
      <w:pPr>
        <w:numPr>
          <w:ilvl w:val="1"/>
          <w:numId w:val="23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From the list of programs, click </w:t>
      </w:r>
      <w:proofErr w:type="spellStart"/>
      <w:r w:rsidRPr="00B155A3">
        <w:rPr>
          <w:rFonts w:ascii="Segoe UI" w:hAnsi="Segoe UI" w:cs="Segoe UI"/>
          <w:b/>
          <w:bCs/>
          <w:color w:val="333333"/>
        </w:rPr>
        <w:t>CommVault</w:t>
      </w:r>
      <w:proofErr w:type="spellEnd"/>
      <w:r w:rsidRPr="00B155A3">
        <w:rPr>
          <w:rFonts w:ascii="Segoe UI" w:hAnsi="Segoe UI" w:cs="Segoe UI"/>
          <w:b/>
          <w:bCs/>
          <w:color w:val="333333"/>
        </w:rPr>
        <w:t> </w:t>
      </w:r>
      <w:r w:rsidRPr="00B155A3">
        <w:rPr>
          <w:rFonts w:ascii="Segoe UI" w:hAnsi="Segoe UI" w:cs="Segoe UI"/>
          <w:color w:val="333333"/>
        </w:rPr>
        <w:t>&gt; </w:t>
      </w:r>
      <w:proofErr w:type="spellStart"/>
      <w:r w:rsidRPr="00B155A3">
        <w:rPr>
          <w:rFonts w:ascii="Segoe UI" w:hAnsi="Segoe UI" w:cs="Segoe UI"/>
          <w:b/>
          <w:bCs/>
          <w:color w:val="333333"/>
        </w:rPr>
        <w:t>CommVault</w:t>
      </w:r>
      <w:proofErr w:type="spellEnd"/>
      <w:r w:rsidRPr="00B155A3">
        <w:rPr>
          <w:rFonts w:ascii="Segoe UI" w:hAnsi="Segoe UI" w:cs="Segoe UI"/>
          <w:b/>
          <w:bCs/>
          <w:color w:val="333333"/>
        </w:rPr>
        <w:t xml:space="preserve"> Administrative Console</w:t>
      </w:r>
      <w:r w:rsidRPr="00B155A3">
        <w:rPr>
          <w:rFonts w:ascii="Segoe UI" w:hAnsi="Segoe UI" w:cs="Segoe UI"/>
          <w:color w:val="333333"/>
        </w:rPr>
        <w:t>.</w:t>
      </w:r>
    </w:p>
    <w:p w14:paraId="0BEF5F0D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ind w:left="720"/>
        <w:rPr>
          <w:rFonts w:ascii="Segoe UI" w:hAnsi="Segoe UI" w:cs="Segoe UI"/>
          <w:color w:val="333333"/>
        </w:rPr>
      </w:pPr>
    </w:p>
    <w:p w14:paraId="791E1C62" w14:textId="77777777" w:rsidR="00DB5747" w:rsidRPr="00B155A3" w:rsidRDefault="00DB5747" w:rsidP="00DB5747">
      <w:pPr>
        <w:shd w:val="clear" w:color="auto" w:fill="FFFFFF"/>
        <w:spacing w:before="100" w:beforeAutospacing="1" w:after="100" w:afterAutospacing="1" w:line="346" w:lineRule="atLeast"/>
        <w:ind w:left="720"/>
        <w:rPr>
          <w:rFonts w:ascii="Segoe UI" w:hAnsi="Segoe UI" w:cs="Segoe UI"/>
          <w:color w:val="333333"/>
        </w:rPr>
      </w:pPr>
    </w:p>
    <w:p w14:paraId="1333D151" w14:textId="77777777" w:rsidR="00EB3E30" w:rsidRPr="00B155A3" w:rsidRDefault="00EB3E30" w:rsidP="00EB3E3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lastRenderedPageBreak/>
        <w:t>In the </w:t>
      </w:r>
      <w:r w:rsidRPr="00B155A3">
        <w:rPr>
          <w:rFonts w:ascii="Segoe UI" w:hAnsi="Segoe UI" w:cs="Segoe UI"/>
          <w:b/>
          <w:bCs/>
          <w:color w:val="333333"/>
        </w:rPr>
        <w:t>Connect to CommCell</w:t>
      </w:r>
      <w:r w:rsidRPr="00B155A3">
        <w:rPr>
          <w:rFonts w:ascii="Segoe UI" w:hAnsi="Segoe UI" w:cs="Segoe UI"/>
          <w:color w:val="333333"/>
        </w:rPr>
        <w:t> dialog box, enter the CommCell Console administrator account </w:t>
      </w:r>
      <w:r w:rsidRPr="00B155A3">
        <w:rPr>
          <w:rFonts w:ascii="Segoe UI" w:hAnsi="Segoe UI" w:cs="Segoe UI"/>
          <w:b/>
          <w:bCs/>
          <w:color w:val="333333"/>
        </w:rPr>
        <w:t>User Name</w:t>
      </w:r>
      <w:r w:rsidRPr="00B155A3">
        <w:rPr>
          <w:rFonts w:ascii="Segoe UI" w:hAnsi="Segoe UI" w:cs="Segoe UI"/>
          <w:color w:val="333333"/>
        </w:rPr>
        <w:t> and </w:t>
      </w:r>
      <w:r w:rsidRPr="00B155A3">
        <w:rPr>
          <w:rFonts w:ascii="Segoe UI" w:hAnsi="Segoe UI" w:cs="Segoe UI"/>
          <w:b/>
          <w:bCs/>
          <w:color w:val="333333"/>
        </w:rPr>
        <w:t>Password</w:t>
      </w:r>
      <w:r w:rsidRPr="00B155A3">
        <w:rPr>
          <w:rFonts w:ascii="Segoe UI" w:hAnsi="Segoe UI" w:cs="Segoe UI"/>
          <w:color w:val="333333"/>
        </w:rPr>
        <w:t> that you created during installation.</w:t>
      </w:r>
    </w:p>
    <w:p w14:paraId="45F1D1B0" w14:textId="77777777" w:rsidR="00EB3E30" w:rsidRPr="00B155A3" w:rsidRDefault="00EB3E30" w:rsidP="00EB3E30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OK</w:t>
      </w:r>
      <w:r w:rsidRPr="00B155A3">
        <w:rPr>
          <w:rFonts w:ascii="Segoe UI" w:hAnsi="Segoe UI" w:cs="Segoe UI"/>
          <w:color w:val="333333"/>
        </w:rPr>
        <w:t>.</w:t>
      </w:r>
    </w:p>
    <w:p w14:paraId="69062ECB" w14:textId="77777777" w:rsidR="00EB3E30" w:rsidRPr="00B155A3" w:rsidRDefault="00EB3E30" w:rsidP="00EB3E30">
      <w:pPr>
        <w:numPr>
          <w:ilvl w:val="1"/>
          <w:numId w:val="24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If you have not activated the license yet, you receive a reminder.</w:t>
      </w:r>
    </w:p>
    <w:p w14:paraId="2D3E0421" w14:textId="77777777" w:rsidR="00EB3E30" w:rsidRPr="00B155A3" w:rsidRDefault="00EB3E30" w:rsidP="00EB3E30">
      <w:pPr>
        <w:numPr>
          <w:ilvl w:val="1"/>
          <w:numId w:val="24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Click </w:t>
      </w:r>
      <w:r w:rsidRPr="00B155A3">
        <w:rPr>
          <w:rFonts w:ascii="Segoe UI" w:hAnsi="Segoe UI" w:cs="Segoe UI"/>
          <w:b/>
          <w:bCs/>
          <w:color w:val="333333"/>
        </w:rPr>
        <w:t>OK</w:t>
      </w:r>
      <w:r w:rsidRPr="00B155A3">
        <w:rPr>
          <w:rFonts w:ascii="Segoe UI" w:hAnsi="Segoe UI" w:cs="Segoe UI"/>
          <w:color w:val="333333"/>
        </w:rPr>
        <w:t>.</w:t>
      </w:r>
    </w:p>
    <w:p w14:paraId="3F312C6C" w14:textId="77777777" w:rsidR="00EB3E30" w:rsidRPr="00B155A3" w:rsidRDefault="00EB3E30" w:rsidP="00EB3E30">
      <w:pPr>
        <w:shd w:val="clear" w:color="auto" w:fill="FFFFFF"/>
        <w:spacing w:after="150" w:line="346" w:lineRule="atLeast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When the CommCell Console opens, note the following components:</w:t>
      </w:r>
    </w:p>
    <w:p w14:paraId="5C81FB2E" w14:textId="77777777" w:rsidR="00EB3E30" w:rsidRPr="00B155A3" w:rsidRDefault="00EB3E30" w:rsidP="00EB3E30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proofErr w:type="spellStart"/>
      <w:r w:rsidRPr="00B155A3">
        <w:rPr>
          <w:rFonts w:ascii="Segoe UI" w:hAnsi="Segoe UI" w:cs="Segoe UI"/>
          <w:color w:val="333333"/>
        </w:rPr>
        <w:t>CommServe</w:t>
      </w:r>
      <w:proofErr w:type="spellEnd"/>
    </w:p>
    <w:p w14:paraId="018E0CA6" w14:textId="77777777" w:rsidR="00EB3E30" w:rsidRPr="00B155A3" w:rsidRDefault="00EB3E30" w:rsidP="00EB3E30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proofErr w:type="spellStart"/>
      <w:r w:rsidRPr="00B155A3">
        <w:rPr>
          <w:rFonts w:ascii="Segoe UI" w:hAnsi="Segoe UI" w:cs="Segoe UI"/>
          <w:color w:val="333333"/>
        </w:rPr>
        <w:t>MediaAgent</w:t>
      </w:r>
      <w:proofErr w:type="spellEnd"/>
    </w:p>
    <w:p w14:paraId="4187F639" w14:textId="77777777" w:rsidR="00EB3E30" w:rsidRPr="00B155A3" w:rsidRDefault="00EB3E30" w:rsidP="00EB3E30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 w:rsidRPr="00B155A3">
        <w:rPr>
          <w:rFonts w:ascii="Segoe UI" w:hAnsi="Segoe UI" w:cs="Segoe UI"/>
          <w:color w:val="333333"/>
        </w:rPr>
        <w:t>Windows File System </w:t>
      </w:r>
      <w:proofErr w:type="spellStart"/>
      <w:r w:rsidRPr="00B155A3">
        <w:rPr>
          <w:i/>
          <w:iCs/>
          <w:color w:val="333333"/>
        </w:rPr>
        <w:t>i</w:t>
      </w:r>
      <w:r w:rsidRPr="00B155A3">
        <w:rPr>
          <w:rFonts w:ascii="Segoe UI" w:hAnsi="Segoe UI" w:cs="Segoe UI"/>
          <w:color w:val="333333"/>
        </w:rPr>
        <w:t>DataAgent</w:t>
      </w:r>
      <w:proofErr w:type="spellEnd"/>
    </w:p>
    <w:p w14:paraId="17FDD236" w14:textId="77777777" w:rsidR="00EB3E30" w:rsidRDefault="00EB3E30" w:rsidP="00EB3E30">
      <w:pPr>
        <w:rPr>
          <w:b/>
          <w:noProof/>
        </w:rPr>
      </w:pPr>
      <w:r>
        <w:rPr>
          <w:noProof/>
          <w:lang w:val="en-IN" w:eastAsia="en-IN"/>
        </w:rPr>
        <w:drawing>
          <wp:inline distT="0" distB="0" distL="0" distR="0" wp14:anchorId="02598530" wp14:editId="3F572CC6">
            <wp:extent cx="5943600" cy="345122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616F6" w14:textId="77777777" w:rsidR="00DB5747" w:rsidRDefault="00DB5747" w:rsidP="00EB3E30">
      <w:pPr>
        <w:rPr>
          <w:b/>
          <w:noProof/>
        </w:rPr>
      </w:pPr>
    </w:p>
    <w:p w14:paraId="705BE828" w14:textId="77777777" w:rsidR="00DB5747" w:rsidRDefault="00DB5747" w:rsidP="00EB3E30">
      <w:pPr>
        <w:rPr>
          <w:b/>
          <w:noProof/>
        </w:rPr>
      </w:pPr>
    </w:p>
    <w:p w14:paraId="10E62C10" w14:textId="77777777" w:rsidR="00DB5747" w:rsidRDefault="00DB5747" w:rsidP="00EB3E30">
      <w:pPr>
        <w:rPr>
          <w:b/>
          <w:noProof/>
        </w:rPr>
      </w:pPr>
    </w:p>
    <w:p w14:paraId="69351A15" w14:textId="77777777" w:rsidR="00DB5747" w:rsidRDefault="00DB5747" w:rsidP="00EB3E30">
      <w:pPr>
        <w:rPr>
          <w:b/>
          <w:noProof/>
        </w:rPr>
      </w:pPr>
    </w:p>
    <w:p w14:paraId="35368147" w14:textId="77777777" w:rsidR="00DB5747" w:rsidRDefault="00DB5747" w:rsidP="00EB3E30">
      <w:pPr>
        <w:rPr>
          <w:b/>
          <w:noProof/>
        </w:rPr>
      </w:pPr>
    </w:p>
    <w:p w14:paraId="070A5EFB" w14:textId="77777777" w:rsidR="00DB5747" w:rsidRDefault="00DB5747" w:rsidP="00EB3E30">
      <w:pPr>
        <w:rPr>
          <w:b/>
          <w:noProof/>
        </w:rPr>
      </w:pPr>
    </w:p>
    <w:p w14:paraId="33EA8306" w14:textId="77777777" w:rsidR="00DB5747" w:rsidRDefault="00DB5747" w:rsidP="00EB3E30">
      <w:pPr>
        <w:rPr>
          <w:b/>
          <w:noProof/>
        </w:rPr>
      </w:pPr>
    </w:p>
    <w:p w14:paraId="46B14DBA" w14:textId="77777777" w:rsidR="00DB5747" w:rsidRDefault="00DB5747" w:rsidP="00EB3E30">
      <w:pPr>
        <w:rPr>
          <w:b/>
          <w:noProof/>
        </w:rPr>
      </w:pPr>
    </w:p>
    <w:p w14:paraId="1AFFBC87" w14:textId="77777777" w:rsidR="00DB5747" w:rsidRDefault="00DB5747" w:rsidP="00EB3E30">
      <w:pPr>
        <w:rPr>
          <w:b/>
          <w:noProof/>
        </w:rPr>
      </w:pPr>
    </w:p>
    <w:p w14:paraId="5FF0465B" w14:textId="77777777" w:rsidR="00DB5747" w:rsidRDefault="00DB5747" w:rsidP="00EB3E30">
      <w:pPr>
        <w:rPr>
          <w:b/>
          <w:noProof/>
        </w:rPr>
      </w:pPr>
    </w:p>
    <w:p w14:paraId="1FC7FD8F" w14:textId="77777777" w:rsidR="00DB5747" w:rsidRDefault="00DB5747" w:rsidP="00EB3E30">
      <w:pPr>
        <w:rPr>
          <w:b/>
          <w:noProof/>
        </w:rPr>
      </w:pPr>
    </w:p>
    <w:p w14:paraId="56570B06" w14:textId="77777777" w:rsidR="00DB5747" w:rsidRDefault="00DB5747" w:rsidP="00EB3E30">
      <w:pPr>
        <w:rPr>
          <w:b/>
          <w:noProof/>
        </w:rPr>
      </w:pPr>
    </w:p>
    <w:p w14:paraId="644EC83C" w14:textId="77777777" w:rsidR="00DB5747" w:rsidRDefault="00DB5747" w:rsidP="00EB3E30">
      <w:pPr>
        <w:rPr>
          <w:b/>
          <w:noProof/>
        </w:rPr>
      </w:pPr>
    </w:p>
    <w:p w14:paraId="3D648495" w14:textId="77777777" w:rsidR="00DB5747" w:rsidRDefault="00DB5747" w:rsidP="00EB3E30">
      <w:pPr>
        <w:rPr>
          <w:b/>
          <w:noProof/>
        </w:rPr>
      </w:pPr>
    </w:p>
    <w:p w14:paraId="543F195A" w14:textId="77777777" w:rsidR="00DB5747" w:rsidRDefault="00DB5747" w:rsidP="00EB3E30">
      <w:pPr>
        <w:rPr>
          <w:b/>
          <w:noProof/>
        </w:rPr>
      </w:pPr>
    </w:p>
    <w:p w14:paraId="13BC67A4" w14:textId="77777777" w:rsidR="00DB5747" w:rsidRDefault="00DB5747" w:rsidP="00EB3E30">
      <w:pPr>
        <w:rPr>
          <w:b/>
          <w:noProof/>
        </w:rPr>
      </w:pPr>
    </w:p>
    <w:p w14:paraId="3DE0BF2B" w14:textId="77777777" w:rsidR="00EB3E30" w:rsidRDefault="00EB3E30" w:rsidP="00CE2FDD">
      <w:pPr>
        <w:pStyle w:val="Heading2"/>
      </w:pPr>
      <w:proofErr w:type="spellStart"/>
      <w:r>
        <w:t>Simpana</w:t>
      </w:r>
      <w:proofErr w:type="spellEnd"/>
      <w:r>
        <w:t xml:space="preserve"> Quick Start Guide - Configure a Storage Device</w:t>
      </w:r>
    </w:p>
    <w:p w14:paraId="72129E1F" w14:textId="77777777" w:rsidR="00DB5747" w:rsidRPr="00DB5747" w:rsidRDefault="00DB5747" w:rsidP="00DB5747"/>
    <w:p w14:paraId="4F4912BB" w14:textId="77777777" w:rsidR="00EB3E30" w:rsidRDefault="00EB3E30" w:rsidP="00EB3E30">
      <w:pPr>
        <w:pStyle w:val="NormalWeb"/>
        <w:shd w:val="clear" w:color="auto" w:fill="FFFFFF"/>
        <w:spacing w:after="150" w:line="346" w:lineRule="atLeast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 xml:space="preserve">After installing the software, and accessing the CommCell using the CommCell Console, configure a storage device (tape drive or disk device) attached to the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 to establish communications, and allow the storage device to be used to store backup data.</w:t>
      </w:r>
    </w:p>
    <w:p w14:paraId="4160795C" w14:textId="77777777" w:rsidR="00EB3E30" w:rsidRDefault="00EB3E30" w:rsidP="00EB3E30">
      <w:pPr>
        <w:pStyle w:val="NormalWeb"/>
        <w:shd w:val="clear" w:color="auto" w:fill="FFFFFF"/>
        <w:spacing w:after="150" w:line="346" w:lineRule="atLeast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 xml:space="preserve">Depending on the type of storage devices that are attached to your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, you can configure one or </w:t>
      </w:r>
      <w:proofErr w:type="gramStart"/>
      <w:r>
        <w:rPr>
          <w:rFonts w:ascii="Segoe UI" w:hAnsi="Segoe UI" w:cs="Segoe UI"/>
          <w:color w:val="333333"/>
          <w:sz w:val="22"/>
          <w:szCs w:val="22"/>
        </w:rPr>
        <w:t>both of these</w:t>
      </w:r>
      <w:proofErr w:type="gramEnd"/>
      <w:r>
        <w:rPr>
          <w:rFonts w:ascii="Segoe UI" w:hAnsi="Segoe UI" w:cs="Segoe UI"/>
          <w:color w:val="333333"/>
          <w:sz w:val="22"/>
          <w:szCs w:val="22"/>
        </w:rPr>
        <w:t xml:space="preserve"> devices:</w:t>
      </w:r>
    </w:p>
    <w:p w14:paraId="2D1C87B4" w14:textId="77777777" w:rsidR="00EB3E30" w:rsidRDefault="00C46A5C" w:rsidP="00EB3E30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hyperlink r:id="rId30" w:anchor="Configuring_a_Disk_Device" w:history="1">
        <w:r w:rsidR="00EB3E30">
          <w:rPr>
            <w:rStyle w:val="Hyperlink"/>
            <w:rFonts w:ascii="Segoe UI" w:hAnsi="Segoe UI" w:cs="Segoe UI"/>
            <w:color w:val="0062CC"/>
          </w:rPr>
          <w:t>Option 1: Configuring a Disk Device</w:t>
        </w:r>
      </w:hyperlink>
    </w:p>
    <w:p w14:paraId="3A8ED098" w14:textId="77777777" w:rsidR="00EB3E30" w:rsidRDefault="00C46A5C" w:rsidP="00EB3E30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hyperlink r:id="rId31" w:anchor="Configuring_a_Tape_Device" w:history="1">
        <w:r w:rsidR="00EB3E30">
          <w:rPr>
            <w:rStyle w:val="Hyperlink"/>
            <w:rFonts w:ascii="Segoe UI" w:hAnsi="Segoe UI" w:cs="Segoe UI"/>
            <w:color w:val="0062CC"/>
          </w:rPr>
          <w:t>Option 2: Configuring a Tape Device</w:t>
        </w:r>
      </w:hyperlink>
    </w:p>
    <w:p w14:paraId="13E526A5" w14:textId="77777777" w:rsidR="00EB3E30" w:rsidRDefault="00EB3E30" w:rsidP="00EB3E30">
      <w:pPr>
        <w:pStyle w:val="NormalWeb"/>
        <w:shd w:val="clear" w:color="auto" w:fill="FFFFFF"/>
        <w:spacing w:after="150" w:line="346" w:lineRule="atLeast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If you have other types of storage devices, refer to the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b/>
          <w:bCs/>
          <w:color w:val="333333"/>
          <w:sz w:val="22"/>
          <w:szCs w:val="22"/>
        </w:rPr>
        <w:t>Configuration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color w:val="333333"/>
          <w:sz w:val="22"/>
          <w:szCs w:val="22"/>
        </w:rPr>
        <w:t>section in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hyperlink r:id="rId32" w:tgtFrame="_blank" w:history="1">
        <w:r>
          <w:rPr>
            <w:rStyle w:val="Hyperlink"/>
            <w:rFonts w:ascii="Segoe UI" w:hAnsi="Segoe UI" w:cs="Segoe UI"/>
            <w:color w:val="0062CC"/>
            <w:sz w:val="22"/>
            <w:szCs w:val="22"/>
          </w:rPr>
          <w:t>Media Management</w:t>
        </w:r>
      </w:hyperlink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color w:val="333333"/>
          <w:sz w:val="22"/>
          <w:szCs w:val="22"/>
        </w:rPr>
        <w:t>for information.</w:t>
      </w:r>
    </w:p>
    <w:p w14:paraId="59085019" w14:textId="77777777" w:rsidR="00EB3E30" w:rsidRDefault="00EB3E30" w:rsidP="00CE2FDD">
      <w:pPr>
        <w:pStyle w:val="Heading3"/>
      </w:pPr>
      <w:bookmarkStart w:id="1" w:name="Configuring_a_Disk_Device"/>
      <w:r>
        <w:t>Option 1: Configuring a Disk Device</w:t>
      </w:r>
      <w:bookmarkEnd w:id="1"/>
    </w:p>
    <w:p w14:paraId="2EF5A5DA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From the CommCell Browser, expand to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Storage Resources</w:t>
      </w:r>
      <w:r>
        <w:rPr>
          <w:rFonts w:ascii="Segoe UI" w:hAnsi="Segoe UI" w:cs="Segoe UI"/>
          <w:color w:val="333333"/>
        </w:rPr>
        <w:t>.</w:t>
      </w:r>
    </w:p>
    <w:p w14:paraId="20E85CB6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Right-click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Libraries</w:t>
      </w:r>
      <w:r>
        <w:rPr>
          <w:rFonts w:ascii="Segoe UI" w:hAnsi="Segoe UI" w:cs="Segoe UI"/>
          <w:color w:val="333333"/>
        </w:rPr>
        <w:t>, and the 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Add | Disk Library.</w:t>
      </w:r>
    </w:p>
    <w:p w14:paraId="0D3974A8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The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b/>
          <w:bCs/>
          <w:color w:val="333333"/>
          <w:sz w:val="22"/>
          <w:szCs w:val="22"/>
        </w:rPr>
        <w:t>Add Disk Library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color w:val="333333"/>
          <w:sz w:val="22"/>
          <w:szCs w:val="22"/>
        </w:rPr>
        <w:t>dialog box appears.</w:t>
      </w:r>
    </w:p>
    <w:p w14:paraId="703D0FE5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In the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Name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box, type the name for a disk library.</w:t>
      </w:r>
    </w:p>
    <w:p w14:paraId="7197AD3D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 xml:space="preserve">Select the appropriate </w:t>
      </w:r>
      <w:proofErr w:type="spellStart"/>
      <w:r>
        <w:rPr>
          <w:rFonts w:ascii="Segoe UI" w:hAnsi="Segoe UI" w:cs="Segoe UI"/>
          <w:color w:val="333333"/>
        </w:rPr>
        <w:t>MediaAgent</w:t>
      </w:r>
      <w:proofErr w:type="spellEnd"/>
      <w:r>
        <w:rPr>
          <w:rFonts w:ascii="Segoe UI" w:hAnsi="Segoe UI" w:cs="Segoe UI"/>
          <w:color w:val="333333"/>
        </w:rPr>
        <w:t xml:space="preserve"> from the</w:t>
      </w:r>
      <w:r>
        <w:rPr>
          <w:rStyle w:val="apple-converted-space"/>
          <w:rFonts w:ascii="Segoe UI" w:hAnsi="Segoe UI" w:cs="Segoe UI"/>
          <w:color w:val="333333"/>
        </w:rPr>
        <w:t> </w:t>
      </w:r>
      <w:proofErr w:type="spellStart"/>
      <w:r>
        <w:rPr>
          <w:rFonts w:ascii="Segoe UI" w:hAnsi="Segoe UI" w:cs="Segoe UI"/>
          <w:b/>
          <w:bCs/>
          <w:color w:val="333333"/>
        </w:rPr>
        <w:t>MediaAgent</w:t>
      </w:r>
      <w:proofErr w:type="spellEnd"/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list.</w:t>
      </w:r>
    </w:p>
    <w:p w14:paraId="62DDF079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 xml:space="preserve">If the device is a direct-attached library such as SAS/FC/iSCSI for Windows or NFS for UNIX/Linux </w:t>
      </w:r>
      <w:proofErr w:type="spellStart"/>
      <w:r>
        <w:rPr>
          <w:rFonts w:ascii="Segoe UI" w:hAnsi="Segoe UI" w:cs="Segoe UI"/>
          <w:color w:val="333333"/>
        </w:rPr>
        <w:t>MediaAgents</w:t>
      </w:r>
      <w:proofErr w:type="spellEnd"/>
      <w:r>
        <w:rPr>
          <w:rFonts w:ascii="Segoe UI" w:hAnsi="Segoe UI" w:cs="Segoe UI"/>
          <w:color w:val="333333"/>
        </w:rPr>
        <w:t>, define the mount path as a local path.</w:t>
      </w:r>
    </w:p>
    <w:p w14:paraId="775F40C6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textAlignment w:val="center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 xml:space="preserve">If the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 is a UNIX/Linux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, then you must select the Local Path option. To access an NFS share, you must mount the share to your UNIX/Linux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>. Once the share is mounted, it appears as another local directory on the system. You can provide this directory location in the local path.</w:t>
      </w:r>
    </w:p>
    <w:p w14:paraId="1C44DE93" w14:textId="77777777" w:rsidR="00DB5747" w:rsidRDefault="00DB5747" w:rsidP="00EB3E30">
      <w:pPr>
        <w:pStyle w:val="NormalWeb"/>
        <w:shd w:val="clear" w:color="auto" w:fill="FFFFFF"/>
        <w:spacing w:after="0" w:line="346" w:lineRule="atLeast"/>
        <w:ind w:left="375"/>
        <w:textAlignment w:val="center"/>
        <w:rPr>
          <w:rFonts w:ascii="Segoe UI" w:hAnsi="Segoe UI" w:cs="Segoe UI"/>
          <w:color w:val="333333"/>
          <w:sz w:val="22"/>
          <w:szCs w:val="22"/>
        </w:rPr>
      </w:pPr>
    </w:p>
    <w:p w14:paraId="191B5D95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Select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Local Path</w:t>
      </w:r>
      <w:r>
        <w:rPr>
          <w:rFonts w:ascii="Segoe UI" w:hAnsi="Segoe UI" w:cs="Segoe UI"/>
          <w:color w:val="333333"/>
        </w:rPr>
        <w:t>.</w:t>
      </w:r>
    </w:p>
    <w:p w14:paraId="49E1EF1A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In the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Disk Device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box, enter the mount path location.</w:t>
      </w:r>
    </w:p>
    <w:p w14:paraId="7B9E8757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If the device is on a network, define the mount path as a network path.</w:t>
      </w:r>
    </w:p>
    <w:p w14:paraId="0BBB1F14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textAlignment w:val="center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lastRenderedPageBreak/>
        <w:t xml:space="preserve">The Network Path option is available only for Windows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MediaAgents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 that use CIFs shares.</w:t>
      </w:r>
    </w:p>
    <w:p w14:paraId="24A3E928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Select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Network Path</w:t>
      </w:r>
      <w:r>
        <w:rPr>
          <w:rFonts w:ascii="Segoe UI" w:hAnsi="Segoe UI" w:cs="Segoe UI"/>
          <w:color w:val="333333"/>
        </w:rPr>
        <w:t>.</w:t>
      </w:r>
    </w:p>
    <w:p w14:paraId="3F34616C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In the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Connect As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box, type the user name.</w:t>
      </w:r>
    </w:p>
    <w:p w14:paraId="578A476C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In the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Password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and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Verify Password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box, type the password that is used by the backup software to access the network share.</w:t>
      </w:r>
    </w:p>
    <w:p w14:paraId="6EE2D63E" w14:textId="77777777" w:rsidR="00EB3E30" w:rsidRDefault="00EB3E30" w:rsidP="00EB3E30">
      <w:pPr>
        <w:numPr>
          <w:ilvl w:val="1"/>
          <w:numId w:val="27"/>
        </w:numPr>
        <w:shd w:val="clear" w:color="auto" w:fill="FFFFFF"/>
        <w:spacing w:before="100" w:beforeAutospacing="1" w:after="100" w:afterAutospacing="1" w:line="346" w:lineRule="atLeast"/>
        <w:ind w:left="750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In the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Folder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color w:val="333333"/>
        </w:rPr>
        <w:t>box, enter the mount path location.</w:t>
      </w:r>
    </w:p>
    <w:p w14:paraId="0F420AD4" w14:textId="77777777" w:rsidR="00EB3E30" w:rsidRDefault="00EB3E30" w:rsidP="00EB3E30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OK</w:t>
      </w:r>
      <w:r>
        <w:rPr>
          <w:rFonts w:ascii="Segoe UI" w:hAnsi="Segoe UI" w:cs="Segoe UI"/>
          <w:color w:val="333333"/>
        </w:rPr>
        <w:t>.</w:t>
      </w:r>
    </w:p>
    <w:p w14:paraId="73A615B1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The new disk library appears in the CommCell Browser under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b/>
          <w:bCs/>
          <w:color w:val="333333"/>
          <w:sz w:val="22"/>
          <w:szCs w:val="22"/>
        </w:rPr>
        <w:t>Storage Resources | Libraries</w:t>
      </w:r>
      <w:r>
        <w:rPr>
          <w:rFonts w:ascii="Segoe UI" w:hAnsi="Segoe UI" w:cs="Segoe UI"/>
          <w:color w:val="333333"/>
          <w:sz w:val="22"/>
          <w:szCs w:val="22"/>
        </w:rPr>
        <w:t>.</w:t>
      </w:r>
    </w:p>
    <w:p w14:paraId="459B2DB9" w14:textId="77777777" w:rsidR="00EB3E30" w:rsidRDefault="00EB3E30" w:rsidP="00EB3E30">
      <w:pPr>
        <w:pStyle w:val="Heading2"/>
        <w:numPr>
          <w:ilvl w:val="0"/>
          <w:numId w:val="0"/>
        </w:numPr>
        <w:shd w:val="clear" w:color="auto" w:fill="FFFFFF"/>
        <w:spacing w:before="0" w:after="0" w:line="264" w:lineRule="atLeast"/>
        <w:rPr>
          <w:rFonts w:ascii="Segoe UI" w:hAnsi="Segoe UI" w:cs="Segoe UI"/>
          <w:b w:val="0"/>
          <w:bCs/>
          <w:color w:val="333333"/>
        </w:rPr>
      </w:pPr>
      <w:bookmarkStart w:id="2" w:name="Configuring_a_Tape_Device"/>
    </w:p>
    <w:p w14:paraId="6D35E6F3" w14:textId="77777777" w:rsidR="00EB3E30" w:rsidRPr="00072C19" w:rsidRDefault="00EB3E30" w:rsidP="00CE2FDD">
      <w:pPr>
        <w:pStyle w:val="Heading3"/>
      </w:pPr>
      <w:r w:rsidRPr="00072C19">
        <w:t>Option 2: Configuring a Tape Device</w:t>
      </w:r>
      <w:bookmarkEnd w:id="2"/>
    </w:p>
    <w:p w14:paraId="47E9E2D3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From the CommCell Browser, expand to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Storage Resources</w:t>
      </w:r>
      <w:r>
        <w:rPr>
          <w:rFonts w:ascii="Segoe UI" w:hAnsi="Segoe UI" w:cs="Segoe UI"/>
          <w:color w:val="333333"/>
        </w:rPr>
        <w:t>.</w:t>
      </w:r>
    </w:p>
    <w:p w14:paraId="72AF9DE1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Right-click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Libraries</w:t>
      </w:r>
      <w:r>
        <w:rPr>
          <w:rFonts w:ascii="Segoe UI" w:hAnsi="Segoe UI" w:cs="Segoe UI"/>
          <w:color w:val="333333"/>
        </w:rPr>
        <w:t>, and then 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Add | Tape Library</w:t>
      </w:r>
      <w:r>
        <w:rPr>
          <w:rFonts w:ascii="Segoe UI" w:hAnsi="Segoe UI" w:cs="Segoe UI"/>
          <w:color w:val="333333"/>
        </w:rPr>
        <w:t>.</w:t>
      </w:r>
    </w:p>
    <w:p w14:paraId="5648A9C9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The Add Tape Library dialog box appears.</w:t>
      </w:r>
    </w:p>
    <w:p w14:paraId="3CA67756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 xml:space="preserve">Select the appropriate </w:t>
      </w:r>
      <w:proofErr w:type="spellStart"/>
      <w:r>
        <w:rPr>
          <w:rFonts w:ascii="Segoe UI" w:hAnsi="Segoe UI" w:cs="Segoe UI"/>
          <w:color w:val="333333"/>
        </w:rPr>
        <w:t>MediaAgent</w:t>
      </w:r>
      <w:proofErr w:type="spellEnd"/>
      <w:r>
        <w:rPr>
          <w:rFonts w:ascii="Segoe UI" w:hAnsi="Segoe UI" w:cs="Segoe UI"/>
          <w:color w:val="333333"/>
        </w:rPr>
        <w:t xml:space="preserve"> from the </w:t>
      </w:r>
      <w:proofErr w:type="spellStart"/>
      <w:r>
        <w:rPr>
          <w:rFonts w:ascii="Segoe UI" w:hAnsi="Segoe UI" w:cs="Segoe UI"/>
          <w:color w:val="333333"/>
        </w:rPr>
        <w:t>MediaAgent</w:t>
      </w:r>
      <w:proofErr w:type="spellEnd"/>
      <w:r>
        <w:rPr>
          <w:rFonts w:ascii="Segoe UI" w:hAnsi="Segoe UI" w:cs="Segoe UI"/>
          <w:color w:val="333333"/>
        </w:rPr>
        <w:t xml:space="preserve"> list.</w:t>
      </w:r>
    </w:p>
    <w:p w14:paraId="593CE69F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Scan Hardware</w:t>
      </w:r>
      <w:r>
        <w:rPr>
          <w:rFonts w:ascii="Segoe UI" w:hAnsi="Segoe UI" w:cs="Segoe UI"/>
          <w:color w:val="333333"/>
        </w:rPr>
        <w:t>.</w:t>
      </w:r>
    </w:p>
    <w:p w14:paraId="10684D70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 xml:space="preserve">The tape library that is associated with the selected </w:t>
      </w:r>
      <w:proofErr w:type="spellStart"/>
      <w:r>
        <w:rPr>
          <w:rFonts w:ascii="Segoe UI" w:hAnsi="Segoe UI" w:cs="Segoe UI"/>
          <w:color w:val="333333"/>
          <w:sz w:val="22"/>
          <w:szCs w:val="22"/>
        </w:rPr>
        <w:t>MediaAgent</w:t>
      </w:r>
      <w:proofErr w:type="spellEnd"/>
      <w:r>
        <w:rPr>
          <w:rFonts w:ascii="Segoe UI" w:hAnsi="Segoe UI" w:cs="Segoe UI"/>
          <w:color w:val="333333"/>
          <w:sz w:val="22"/>
          <w:szCs w:val="22"/>
        </w:rPr>
        <w:t xml:space="preserve"> is detected. It appears in the Add Tape Library dialog box as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b/>
          <w:bCs/>
          <w:color w:val="333333"/>
          <w:sz w:val="22"/>
          <w:szCs w:val="22"/>
        </w:rPr>
        <w:t>Not configured</w:t>
      </w:r>
      <w:r>
        <w:rPr>
          <w:rFonts w:ascii="Segoe UI" w:hAnsi="Segoe UI" w:cs="Segoe UI"/>
          <w:color w:val="333333"/>
          <w:sz w:val="22"/>
          <w:szCs w:val="22"/>
        </w:rPr>
        <w:t>.</w:t>
      </w:r>
    </w:p>
    <w:p w14:paraId="0C6F75D7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Right-click the detected library, and then 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Configure</w:t>
      </w:r>
      <w:r>
        <w:rPr>
          <w:rFonts w:ascii="Segoe UI" w:hAnsi="Segoe UI" w:cs="Segoe UI"/>
          <w:color w:val="333333"/>
        </w:rPr>
        <w:t>.</w:t>
      </w:r>
    </w:p>
    <w:p w14:paraId="2B087CC4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A message appears that tells you that the library was configured successfully.</w:t>
      </w:r>
    </w:p>
    <w:p w14:paraId="7FA745DD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OK</w:t>
      </w:r>
      <w:r>
        <w:rPr>
          <w:rFonts w:ascii="Segoe UI" w:hAnsi="Segoe UI" w:cs="Segoe UI"/>
          <w:color w:val="333333"/>
        </w:rPr>
        <w:t>.</w:t>
      </w:r>
    </w:p>
    <w:p w14:paraId="4F30273F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The new tape library is now configured.</w:t>
      </w:r>
    </w:p>
    <w:p w14:paraId="055E6E63" w14:textId="77777777" w:rsidR="00EB3E30" w:rsidRDefault="00EB3E30" w:rsidP="00EB3E30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346" w:lineRule="atLeast"/>
        <w:ind w:left="375"/>
        <w:rPr>
          <w:rFonts w:ascii="Segoe UI" w:hAnsi="Segoe UI" w:cs="Segoe UI"/>
          <w:color w:val="333333"/>
        </w:rPr>
      </w:pPr>
      <w:r>
        <w:rPr>
          <w:rFonts w:ascii="Segoe UI" w:hAnsi="Segoe UI" w:cs="Segoe UI"/>
          <w:color w:val="333333"/>
        </w:rPr>
        <w:t>Click</w:t>
      </w:r>
      <w:r>
        <w:rPr>
          <w:rStyle w:val="apple-converted-space"/>
          <w:rFonts w:ascii="Segoe UI" w:hAnsi="Segoe UI" w:cs="Segoe UI"/>
          <w:color w:val="333333"/>
        </w:rPr>
        <w:t> </w:t>
      </w:r>
      <w:r>
        <w:rPr>
          <w:rFonts w:ascii="Segoe UI" w:hAnsi="Segoe UI" w:cs="Segoe UI"/>
          <w:b/>
          <w:bCs/>
          <w:color w:val="333333"/>
        </w:rPr>
        <w:t>OK</w:t>
      </w:r>
      <w:r>
        <w:rPr>
          <w:rFonts w:ascii="Segoe UI" w:hAnsi="Segoe UI" w:cs="Segoe UI"/>
          <w:color w:val="333333"/>
        </w:rPr>
        <w:t>.</w:t>
      </w:r>
    </w:p>
    <w:p w14:paraId="12BD7EEB" w14:textId="77777777" w:rsidR="00DB5747" w:rsidRDefault="00DB5747" w:rsidP="00DB5747">
      <w:pPr>
        <w:shd w:val="clear" w:color="auto" w:fill="FFFFFF"/>
        <w:spacing w:before="100" w:beforeAutospacing="1" w:after="100" w:afterAutospacing="1" w:line="346" w:lineRule="atLeast"/>
        <w:rPr>
          <w:rFonts w:ascii="Segoe UI" w:hAnsi="Segoe UI" w:cs="Segoe UI"/>
          <w:color w:val="333333"/>
        </w:rPr>
      </w:pPr>
    </w:p>
    <w:p w14:paraId="0ABAC4A2" w14:textId="77777777" w:rsidR="00EB3E30" w:rsidRDefault="00EB3E30" w:rsidP="00EB3E30">
      <w:pPr>
        <w:pStyle w:val="NormalWeb"/>
        <w:shd w:val="clear" w:color="auto" w:fill="FFFFFF"/>
        <w:spacing w:after="0" w:line="346" w:lineRule="atLeast"/>
        <w:ind w:left="375"/>
        <w:rPr>
          <w:rFonts w:ascii="Segoe UI" w:hAnsi="Segoe UI" w:cs="Segoe UI"/>
          <w:color w:val="333333"/>
          <w:sz w:val="22"/>
          <w:szCs w:val="22"/>
        </w:rPr>
      </w:pPr>
      <w:r>
        <w:rPr>
          <w:rFonts w:ascii="Segoe UI" w:hAnsi="Segoe UI" w:cs="Segoe UI"/>
          <w:color w:val="333333"/>
          <w:sz w:val="22"/>
          <w:szCs w:val="22"/>
        </w:rPr>
        <w:t>The new tape library appears in the CommCell Browser under</w:t>
      </w:r>
      <w:r>
        <w:rPr>
          <w:rStyle w:val="apple-converted-space"/>
          <w:rFonts w:ascii="Segoe UI" w:hAnsi="Segoe UI" w:cs="Segoe UI"/>
          <w:color w:val="333333"/>
          <w:sz w:val="22"/>
          <w:szCs w:val="22"/>
        </w:rPr>
        <w:t> </w:t>
      </w:r>
      <w:r>
        <w:rPr>
          <w:rFonts w:ascii="Segoe UI" w:hAnsi="Segoe UI" w:cs="Segoe UI"/>
          <w:b/>
          <w:bCs/>
          <w:color w:val="333333"/>
          <w:sz w:val="22"/>
          <w:szCs w:val="22"/>
        </w:rPr>
        <w:t>Storage Resources | Libraries</w:t>
      </w:r>
      <w:r>
        <w:rPr>
          <w:rFonts w:ascii="Segoe UI" w:hAnsi="Segoe UI" w:cs="Segoe UI"/>
          <w:color w:val="333333"/>
          <w:sz w:val="22"/>
          <w:szCs w:val="22"/>
        </w:rPr>
        <w:t>.</w:t>
      </w:r>
    </w:p>
    <w:p w14:paraId="3A16245D" w14:textId="77777777" w:rsidR="00EB3E30" w:rsidRDefault="00EB3E30" w:rsidP="00EB3E30">
      <w:pPr>
        <w:rPr>
          <w:b/>
          <w:noProof/>
        </w:rPr>
      </w:pPr>
    </w:p>
    <w:p w14:paraId="7E7DCF62" w14:textId="77777777" w:rsidR="007B55BE" w:rsidRDefault="007B55BE" w:rsidP="00EB3E30">
      <w:pPr>
        <w:rPr>
          <w:b/>
          <w:noProof/>
        </w:rPr>
      </w:pPr>
    </w:p>
    <w:p w14:paraId="3B89ED5F" w14:textId="77777777" w:rsidR="007B55BE" w:rsidRDefault="007B55BE" w:rsidP="00EB3E30">
      <w:pPr>
        <w:rPr>
          <w:b/>
          <w:noProof/>
        </w:rPr>
      </w:pPr>
    </w:p>
    <w:p w14:paraId="35641846" w14:textId="77777777" w:rsidR="007B55BE" w:rsidRDefault="007B55BE" w:rsidP="00EB3E30">
      <w:pPr>
        <w:rPr>
          <w:b/>
          <w:noProof/>
        </w:rPr>
      </w:pPr>
    </w:p>
    <w:p w14:paraId="5C040933" w14:textId="77777777" w:rsidR="005F12EA" w:rsidRDefault="005F12EA" w:rsidP="00EB3E30">
      <w:pPr>
        <w:rPr>
          <w:b/>
          <w:noProof/>
        </w:rPr>
      </w:pPr>
    </w:p>
    <w:p w14:paraId="21E1C637" w14:textId="77777777" w:rsidR="005F12EA" w:rsidRDefault="005F12EA" w:rsidP="00EB3E30">
      <w:pPr>
        <w:rPr>
          <w:b/>
          <w:noProof/>
        </w:rPr>
      </w:pPr>
    </w:p>
    <w:p w14:paraId="6D7DF9E7" w14:textId="77777777" w:rsidR="00EB3E30" w:rsidRDefault="007B55BE" w:rsidP="007B55BE">
      <w:pPr>
        <w:pStyle w:val="Heading2"/>
        <w:rPr>
          <w:noProof/>
        </w:rPr>
      </w:pPr>
      <w:r w:rsidRPr="007B55BE">
        <w:rPr>
          <w:noProof/>
        </w:rPr>
        <w:t>TAPE LIBRARY CONFIGURATION &amp; No of Tape media Installed</w:t>
      </w:r>
    </w:p>
    <w:p w14:paraId="14E90F87" w14:textId="77777777" w:rsidR="00EB3E30" w:rsidRDefault="00EB3E30" w:rsidP="005F12EA">
      <w:pPr>
        <w:pStyle w:val="Heading2"/>
        <w:rPr>
          <w:noProof/>
        </w:rPr>
      </w:pPr>
      <w:r>
        <w:rPr>
          <w:noProof/>
        </w:rPr>
        <w:t>Creating New media Group</w:t>
      </w:r>
    </w:p>
    <w:p w14:paraId="4C056437" w14:textId="77777777" w:rsidR="005F12EA" w:rsidRPr="007B1AAB" w:rsidRDefault="005F12EA" w:rsidP="00EB3E30">
      <w:pPr>
        <w:rPr>
          <w:b/>
          <w:noProof/>
          <w:sz w:val="32"/>
          <w:szCs w:val="32"/>
        </w:rPr>
      </w:pPr>
    </w:p>
    <w:p w14:paraId="05E27856" w14:textId="77777777" w:rsidR="00EB3E30" w:rsidRDefault="00584A7D" w:rsidP="00EB3E30">
      <w:r>
        <w:rPr>
          <w:noProof/>
          <w:lang w:val="en-IN" w:eastAsia="en-IN"/>
        </w:rPr>
        <w:drawing>
          <wp:inline distT="0" distB="0" distL="0" distR="0" wp14:anchorId="0E5D7377" wp14:editId="322343F2">
            <wp:extent cx="5274945" cy="2124710"/>
            <wp:effectExtent l="0" t="0" r="1905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12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F335D" w14:textId="77777777" w:rsidR="00584A7D" w:rsidRDefault="00584A7D" w:rsidP="00EB3E30"/>
    <w:p w14:paraId="19D25280" w14:textId="77777777" w:rsidR="00EB3E30" w:rsidRDefault="00B31F03" w:rsidP="00EB3E30">
      <w:r>
        <w:rPr>
          <w:noProof/>
          <w:lang w:val="en-IN" w:eastAsia="en-IN"/>
        </w:rPr>
        <w:drawing>
          <wp:inline distT="0" distB="0" distL="0" distR="0" wp14:anchorId="0DF258BC" wp14:editId="2542D228">
            <wp:extent cx="5274945" cy="2590165"/>
            <wp:effectExtent l="0" t="0" r="1905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3B891" w14:textId="77777777" w:rsidR="00DB5747" w:rsidRDefault="00DB5747" w:rsidP="00EB3E30"/>
    <w:p w14:paraId="6DBC51C3" w14:textId="77777777" w:rsidR="00DB5747" w:rsidRDefault="00DB5747" w:rsidP="00EB3E30"/>
    <w:p w14:paraId="6C99A3CB" w14:textId="77777777" w:rsidR="00DB5747" w:rsidRDefault="00DB5747" w:rsidP="00EB3E30"/>
    <w:p w14:paraId="5D2D899F" w14:textId="77777777" w:rsidR="00DB5747" w:rsidRDefault="00DB5747" w:rsidP="00EB3E30"/>
    <w:p w14:paraId="370581BD" w14:textId="77777777" w:rsidR="00DB5747" w:rsidRDefault="00DB5747" w:rsidP="00EB3E30"/>
    <w:p w14:paraId="694EF57E" w14:textId="77777777" w:rsidR="00DB5747" w:rsidRDefault="00DB5747" w:rsidP="00EB3E30"/>
    <w:p w14:paraId="152CC7B4" w14:textId="77777777" w:rsidR="00DB5747" w:rsidRDefault="00DB5747" w:rsidP="00EB3E30"/>
    <w:p w14:paraId="71F61190" w14:textId="77777777" w:rsidR="00DB5747" w:rsidRDefault="00DB5747" w:rsidP="00EB3E30"/>
    <w:p w14:paraId="080CC4F7" w14:textId="77777777" w:rsidR="00EB3E30" w:rsidRDefault="009E7794" w:rsidP="00EB3E30">
      <w:r>
        <w:rPr>
          <w:noProof/>
          <w:lang w:val="en-IN" w:eastAsia="en-IN"/>
        </w:rPr>
        <w:lastRenderedPageBreak/>
        <w:drawing>
          <wp:inline distT="0" distB="0" distL="0" distR="0" wp14:anchorId="0F85024E" wp14:editId="7CB61F88">
            <wp:extent cx="5274945" cy="2353310"/>
            <wp:effectExtent l="0" t="0" r="1905" b="889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CF0C0" w14:textId="77777777" w:rsidR="00C10876" w:rsidRDefault="00C10876" w:rsidP="00EB3E30"/>
    <w:p w14:paraId="58DCD85B" w14:textId="77777777" w:rsidR="009E7794" w:rsidRDefault="00C10876" w:rsidP="00C10876">
      <w:pPr>
        <w:pStyle w:val="Heading3"/>
      </w:pPr>
      <w:r>
        <w:t>Total no of tape library 1 &amp; total n</w:t>
      </w:r>
      <w:r w:rsidRPr="00C10876">
        <w:t>o of Tape media Installed</w:t>
      </w:r>
      <w:r>
        <w:t xml:space="preserve"> </w:t>
      </w:r>
      <w:r w:rsidR="00B53FA1">
        <w:t>in tape library (23 media)</w:t>
      </w:r>
      <w:r>
        <w:t>.</w:t>
      </w:r>
    </w:p>
    <w:p w14:paraId="2B64F666" w14:textId="77777777" w:rsidR="00791838" w:rsidRDefault="00791838" w:rsidP="00791838">
      <w:pPr>
        <w:pStyle w:val="BodyText2"/>
        <w:numPr>
          <w:ilvl w:val="0"/>
          <w:numId w:val="0"/>
        </w:numPr>
      </w:pPr>
    </w:p>
    <w:p w14:paraId="5B4D6AA3" w14:textId="77777777" w:rsidR="004C2830" w:rsidRDefault="00791838" w:rsidP="00791838">
      <w:pPr>
        <w:pStyle w:val="BodyText2"/>
        <w:numPr>
          <w:ilvl w:val="0"/>
          <w:numId w:val="0"/>
        </w:numPr>
      </w:pPr>
      <w:r>
        <w:t>There are total 23 tape media in tape library. Two pools have</w:t>
      </w:r>
      <w:r w:rsidR="004C2830">
        <w:t xml:space="preserve"> been</w:t>
      </w:r>
      <w:r>
        <w:t xml:space="preserve"> created, one for DB backup and other for Application &amp; Syslog backup. Each backup is being created in separate </w:t>
      </w:r>
      <w:r w:rsidR="004C2830">
        <w:t xml:space="preserve">tape media. If tape media is full than it will use other media automatically. </w:t>
      </w:r>
      <w:proofErr w:type="gramStart"/>
      <w:r w:rsidR="004C2830">
        <w:t>Also</w:t>
      </w:r>
      <w:proofErr w:type="gramEnd"/>
      <w:r w:rsidR="004C2830">
        <w:t xml:space="preserve"> the backup data will be c</w:t>
      </w:r>
      <w:r w:rsidR="00255B24">
        <w:t xml:space="preserve">leaned as per retention </w:t>
      </w:r>
      <w:r w:rsidR="00503848">
        <w:t>policy and</w:t>
      </w:r>
      <w:r w:rsidR="00255B24">
        <w:t xml:space="preserve"> then media will be re-used automatically. </w:t>
      </w:r>
    </w:p>
    <w:p w14:paraId="4400E946" w14:textId="77777777" w:rsidR="004C2830" w:rsidRPr="00791838" w:rsidRDefault="004C2830" w:rsidP="00791838">
      <w:pPr>
        <w:pStyle w:val="BodyText2"/>
        <w:numPr>
          <w:ilvl w:val="0"/>
          <w:numId w:val="0"/>
        </w:numPr>
      </w:pPr>
    </w:p>
    <w:p w14:paraId="7201F825" w14:textId="77777777" w:rsidR="00EB3E30" w:rsidRDefault="00B31F03" w:rsidP="00EB3E30">
      <w:r>
        <w:rPr>
          <w:noProof/>
          <w:lang w:val="en-IN" w:eastAsia="en-IN"/>
        </w:rPr>
        <w:drawing>
          <wp:inline distT="0" distB="0" distL="0" distR="0" wp14:anchorId="71E4A342" wp14:editId="6B5808BF">
            <wp:extent cx="5274945" cy="2557145"/>
            <wp:effectExtent l="0" t="0" r="190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99BDA" w14:textId="77777777" w:rsidR="00DB5747" w:rsidRDefault="00DB5747" w:rsidP="00EB3E30"/>
    <w:p w14:paraId="2FFCD024" w14:textId="77777777" w:rsidR="00DB5747" w:rsidRDefault="00DB5747" w:rsidP="00EB3E30"/>
    <w:p w14:paraId="10C9B5AB" w14:textId="77777777" w:rsidR="00DB5747" w:rsidRDefault="00DB5747" w:rsidP="00EB3E30"/>
    <w:p w14:paraId="254B2AA1" w14:textId="77777777" w:rsidR="00DB5747" w:rsidRDefault="00DB5747" w:rsidP="00EB3E30"/>
    <w:p w14:paraId="4FAF1D3B" w14:textId="77777777" w:rsidR="00DB5747" w:rsidRDefault="00DB5747" w:rsidP="00EB3E30"/>
    <w:p w14:paraId="0C0149DC" w14:textId="77777777" w:rsidR="00DB5747" w:rsidRDefault="00DB5747" w:rsidP="00EB3E30"/>
    <w:p w14:paraId="287B4634" w14:textId="77777777" w:rsidR="00DB5747" w:rsidRDefault="00DB5747" w:rsidP="00EB3E30"/>
    <w:p w14:paraId="1C410518" w14:textId="77777777" w:rsidR="00DB5747" w:rsidRDefault="00DB5747" w:rsidP="00EB3E30"/>
    <w:p w14:paraId="056D3926" w14:textId="77777777" w:rsidR="00DB5747" w:rsidRDefault="00DB5747" w:rsidP="00EB3E30"/>
    <w:p w14:paraId="4A360899" w14:textId="77777777" w:rsidR="00DB5747" w:rsidRDefault="00DB5747" w:rsidP="00EB3E30"/>
    <w:p w14:paraId="15F4AC5A" w14:textId="77777777" w:rsidR="00DB5747" w:rsidRDefault="00DB5747" w:rsidP="00EB3E30"/>
    <w:p w14:paraId="6684B935" w14:textId="77777777" w:rsidR="001C405B" w:rsidRDefault="001C405B" w:rsidP="00EB3E30"/>
    <w:p w14:paraId="0CC20F28" w14:textId="77777777" w:rsidR="001C405B" w:rsidRDefault="001C405B" w:rsidP="00EB3E30"/>
    <w:p w14:paraId="0BCC3066" w14:textId="77777777" w:rsidR="00DB5747" w:rsidRDefault="00DB5747" w:rsidP="00EB3E30"/>
    <w:p w14:paraId="33697BBE" w14:textId="77777777" w:rsidR="00DB5747" w:rsidRDefault="00DB5747" w:rsidP="00EB3E30"/>
    <w:p w14:paraId="70BCF4D3" w14:textId="77777777" w:rsidR="00DB5747" w:rsidRDefault="00DB5747" w:rsidP="00EB3E30"/>
    <w:p w14:paraId="1C092376" w14:textId="77777777" w:rsidR="00EB3E30" w:rsidRDefault="00FE42BB" w:rsidP="00EB3E30">
      <w:r>
        <w:rPr>
          <w:noProof/>
          <w:lang w:val="en-IN" w:eastAsia="en-IN"/>
        </w:rPr>
        <w:drawing>
          <wp:inline distT="0" distB="0" distL="0" distR="0" wp14:anchorId="2B546546" wp14:editId="5FBDF8D5">
            <wp:extent cx="5274945" cy="2629535"/>
            <wp:effectExtent l="0" t="0" r="1905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2336B" w14:textId="77777777" w:rsidR="00FE42BB" w:rsidRDefault="00FE42BB" w:rsidP="00EB3E30"/>
    <w:p w14:paraId="5A9B69A2" w14:textId="77777777" w:rsidR="00EB3E30" w:rsidRDefault="00FE42BB" w:rsidP="00EB3E30">
      <w:r>
        <w:rPr>
          <w:noProof/>
          <w:lang w:val="en-IN" w:eastAsia="en-IN"/>
        </w:rPr>
        <w:drawing>
          <wp:inline distT="0" distB="0" distL="0" distR="0" wp14:anchorId="15FFEB62" wp14:editId="15F5C693">
            <wp:extent cx="5274945" cy="2599690"/>
            <wp:effectExtent l="0" t="0" r="1905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05CEC" w14:textId="77777777" w:rsidR="001C405B" w:rsidRDefault="001C405B" w:rsidP="00EB3E30"/>
    <w:p w14:paraId="356980E2" w14:textId="77777777" w:rsidR="001C405B" w:rsidRDefault="001C405B" w:rsidP="00EB3E30"/>
    <w:p w14:paraId="2B822BF4" w14:textId="77777777" w:rsidR="001C405B" w:rsidRDefault="001C405B" w:rsidP="00EB3E30"/>
    <w:p w14:paraId="3BDCFEEA" w14:textId="77777777" w:rsidR="001C405B" w:rsidRDefault="001C405B" w:rsidP="00EB3E30"/>
    <w:p w14:paraId="282C3798" w14:textId="77777777" w:rsidR="001C405B" w:rsidRDefault="001C405B" w:rsidP="00EB3E30"/>
    <w:p w14:paraId="435D7ADD" w14:textId="77777777" w:rsidR="001C405B" w:rsidRDefault="001C405B" w:rsidP="00EB3E30"/>
    <w:p w14:paraId="743F5669" w14:textId="77777777" w:rsidR="001C405B" w:rsidRDefault="001C405B" w:rsidP="00EB3E30"/>
    <w:p w14:paraId="3CE2EA17" w14:textId="77777777" w:rsidR="001C405B" w:rsidRDefault="001C405B" w:rsidP="00EB3E30"/>
    <w:p w14:paraId="683B3637" w14:textId="77777777" w:rsidR="001C405B" w:rsidRDefault="001C405B" w:rsidP="00EB3E30"/>
    <w:p w14:paraId="429BCF38" w14:textId="77777777" w:rsidR="001C405B" w:rsidRDefault="001C405B" w:rsidP="00EB3E30"/>
    <w:p w14:paraId="6E697F1E" w14:textId="77777777" w:rsidR="001C405B" w:rsidRDefault="001C405B" w:rsidP="00EB3E30"/>
    <w:p w14:paraId="603E91B1" w14:textId="77777777" w:rsidR="001C405B" w:rsidRDefault="001C405B" w:rsidP="00EB3E30"/>
    <w:p w14:paraId="5B680D70" w14:textId="77777777" w:rsidR="001C405B" w:rsidRDefault="001C405B" w:rsidP="00EB3E30"/>
    <w:p w14:paraId="41D86F3C" w14:textId="77777777" w:rsidR="001C405B" w:rsidRDefault="001C405B" w:rsidP="00EB3E30"/>
    <w:p w14:paraId="273019B4" w14:textId="77777777" w:rsidR="001C405B" w:rsidRDefault="001C405B" w:rsidP="00EB3E30"/>
    <w:p w14:paraId="7B56DE1C" w14:textId="77777777" w:rsidR="00EB3E30" w:rsidRDefault="0002630D" w:rsidP="00EB3E30">
      <w:r>
        <w:rPr>
          <w:noProof/>
          <w:lang w:val="en-IN" w:eastAsia="en-IN"/>
        </w:rPr>
        <w:drawing>
          <wp:inline distT="0" distB="0" distL="0" distR="0" wp14:anchorId="10CFC32E" wp14:editId="0D7F8405">
            <wp:extent cx="5274945" cy="2597785"/>
            <wp:effectExtent l="0" t="0" r="1905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3E290" w14:textId="77777777" w:rsidR="0002630D" w:rsidRDefault="0002630D" w:rsidP="00EB3E30"/>
    <w:p w14:paraId="1A679B09" w14:textId="77777777" w:rsidR="00EB3E30" w:rsidRDefault="003C048D" w:rsidP="00EB3E30">
      <w:r>
        <w:rPr>
          <w:noProof/>
          <w:lang w:val="en-IN" w:eastAsia="en-IN"/>
        </w:rPr>
        <w:drawing>
          <wp:inline distT="0" distB="0" distL="0" distR="0" wp14:anchorId="6FF87227" wp14:editId="2940472B">
            <wp:extent cx="5274945" cy="2599690"/>
            <wp:effectExtent l="0" t="0" r="1905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37141" w14:textId="77777777" w:rsidR="005F12EA" w:rsidRDefault="005F12EA" w:rsidP="00EB3E30"/>
    <w:p w14:paraId="660C7AF1" w14:textId="77777777" w:rsidR="005F12EA" w:rsidRDefault="005F12EA" w:rsidP="00EB3E30"/>
    <w:p w14:paraId="07D54F76" w14:textId="77777777" w:rsidR="00EB3E30" w:rsidRDefault="00EB3E30" w:rsidP="00EB3E30"/>
    <w:p w14:paraId="1D562887" w14:textId="77777777" w:rsidR="00EB3E30" w:rsidRDefault="00EB3E30" w:rsidP="005F12EA">
      <w:pPr>
        <w:pStyle w:val="Heading2"/>
      </w:pPr>
      <w:r w:rsidRPr="00072C19">
        <w:t>Creating New Storage policy</w:t>
      </w:r>
    </w:p>
    <w:p w14:paraId="0D5D8189" w14:textId="77777777" w:rsidR="001C405B" w:rsidRDefault="001C405B" w:rsidP="00EB3E30">
      <w:pPr>
        <w:rPr>
          <w:b/>
        </w:rPr>
      </w:pPr>
    </w:p>
    <w:p w14:paraId="573F2AFA" w14:textId="77777777" w:rsidR="001C405B" w:rsidRDefault="001C405B" w:rsidP="00EB3E30">
      <w:pPr>
        <w:rPr>
          <w:b/>
        </w:rPr>
      </w:pPr>
    </w:p>
    <w:p w14:paraId="2D609A3B" w14:textId="77777777" w:rsidR="001C405B" w:rsidRDefault="001C405B" w:rsidP="00EB3E30">
      <w:pPr>
        <w:rPr>
          <w:b/>
        </w:rPr>
      </w:pPr>
    </w:p>
    <w:p w14:paraId="6E098201" w14:textId="77777777" w:rsidR="001C405B" w:rsidRDefault="001C405B" w:rsidP="00EB3E30">
      <w:pPr>
        <w:rPr>
          <w:b/>
        </w:rPr>
      </w:pPr>
    </w:p>
    <w:p w14:paraId="7DCD3F85" w14:textId="77777777" w:rsidR="001C405B" w:rsidRDefault="001C405B" w:rsidP="00EB3E30">
      <w:pPr>
        <w:rPr>
          <w:b/>
        </w:rPr>
      </w:pPr>
    </w:p>
    <w:p w14:paraId="460AC588" w14:textId="77777777" w:rsidR="001C405B" w:rsidRDefault="001C405B" w:rsidP="00EB3E30">
      <w:pPr>
        <w:rPr>
          <w:b/>
        </w:rPr>
      </w:pPr>
    </w:p>
    <w:p w14:paraId="2648C1C2" w14:textId="77777777" w:rsidR="001C405B" w:rsidRDefault="001C405B" w:rsidP="00EB3E30">
      <w:pPr>
        <w:rPr>
          <w:b/>
        </w:rPr>
      </w:pPr>
    </w:p>
    <w:p w14:paraId="503DF0AA" w14:textId="77777777" w:rsidR="001C405B" w:rsidRDefault="001C405B" w:rsidP="00EB3E30">
      <w:pPr>
        <w:rPr>
          <w:b/>
        </w:rPr>
      </w:pPr>
    </w:p>
    <w:p w14:paraId="734684A5" w14:textId="77777777" w:rsidR="001C405B" w:rsidRDefault="001C405B" w:rsidP="00EB3E30">
      <w:pPr>
        <w:rPr>
          <w:b/>
        </w:rPr>
      </w:pPr>
    </w:p>
    <w:p w14:paraId="735B9471" w14:textId="77777777" w:rsidR="001C405B" w:rsidRDefault="001C405B" w:rsidP="00EB3E30">
      <w:pPr>
        <w:rPr>
          <w:b/>
        </w:rPr>
      </w:pPr>
    </w:p>
    <w:p w14:paraId="1B5A9F79" w14:textId="77777777" w:rsidR="001C405B" w:rsidRDefault="001C405B" w:rsidP="00EB3E30">
      <w:pPr>
        <w:rPr>
          <w:b/>
        </w:rPr>
      </w:pPr>
    </w:p>
    <w:p w14:paraId="7EA4B880" w14:textId="77777777" w:rsidR="001C405B" w:rsidRPr="00072C19" w:rsidRDefault="001C405B" w:rsidP="00EB3E30">
      <w:pPr>
        <w:rPr>
          <w:b/>
        </w:rPr>
      </w:pPr>
    </w:p>
    <w:p w14:paraId="1046F4A6" w14:textId="77777777" w:rsidR="00EB3E30" w:rsidRDefault="005F24B0" w:rsidP="00EB3E30">
      <w:r>
        <w:rPr>
          <w:noProof/>
          <w:lang w:val="en-IN" w:eastAsia="en-IN"/>
        </w:rPr>
        <w:lastRenderedPageBreak/>
        <w:drawing>
          <wp:inline distT="0" distB="0" distL="0" distR="0" wp14:anchorId="21F6FFFC" wp14:editId="1BC72557">
            <wp:extent cx="5274945" cy="2665095"/>
            <wp:effectExtent l="0" t="0" r="1905" b="190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6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43862" w14:textId="77777777" w:rsidR="005F24B0" w:rsidRDefault="005F24B0" w:rsidP="00EB3E30"/>
    <w:p w14:paraId="4193C44B" w14:textId="77777777" w:rsidR="00EB3E30" w:rsidRDefault="005F24B0" w:rsidP="00EB3E30">
      <w:r>
        <w:rPr>
          <w:noProof/>
          <w:lang w:val="en-IN" w:eastAsia="en-IN"/>
        </w:rPr>
        <w:drawing>
          <wp:inline distT="0" distB="0" distL="0" distR="0" wp14:anchorId="41F03653" wp14:editId="3760DF13">
            <wp:extent cx="5274945" cy="2592070"/>
            <wp:effectExtent l="0" t="0" r="190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E5007" w14:textId="77777777" w:rsidR="001C405B" w:rsidRDefault="001C405B" w:rsidP="00EB3E30"/>
    <w:p w14:paraId="57B11421" w14:textId="77777777" w:rsidR="001C405B" w:rsidRDefault="001C405B" w:rsidP="00EB3E30"/>
    <w:p w14:paraId="3F5E0BEE" w14:textId="77777777" w:rsidR="001C405B" w:rsidRDefault="001C405B" w:rsidP="00EB3E30"/>
    <w:p w14:paraId="15FC906A" w14:textId="77777777" w:rsidR="001C405B" w:rsidRDefault="001C405B" w:rsidP="00EB3E30"/>
    <w:p w14:paraId="153CFC04" w14:textId="77777777" w:rsidR="001C405B" w:rsidRDefault="001C405B" w:rsidP="00EB3E30"/>
    <w:p w14:paraId="5F9CE032" w14:textId="77777777" w:rsidR="001C405B" w:rsidRDefault="001C405B" w:rsidP="00EB3E30"/>
    <w:p w14:paraId="2051C797" w14:textId="77777777" w:rsidR="001C405B" w:rsidRDefault="001C405B" w:rsidP="00EB3E30"/>
    <w:p w14:paraId="7C62B522" w14:textId="77777777" w:rsidR="001C405B" w:rsidRDefault="001C405B" w:rsidP="00EB3E30"/>
    <w:p w14:paraId="71CBCBEA" w14:textId="77777777" w:rsidR="001C405B" w:rsidRDefault="001C405B" w:rsidP="00EB3E30"/>
    <w:p w14:paraId="325AC5DF" w14:textId="77777777" w:rsidR="001C405B" w:rsidRDefault="001C405B" w:rsidP="00EB3E30"/>
    <w:p w14:paraId="5F65CB36" w14:textId="77777777" w:rsidR="001C405B" w:rsidRDefault="001C405B" w:rsidP="00EB3E30"/>
    <w:p w14:paraId="5F31B03B" w14:textId="77777777" w:rsidR="001C405B" w:rsidRDefault="001C405B" w:rsidP="00EB3E30"/>
    <w:p w14:paraId="1042AA91" w14:textId="77777777" w:rsidR="001C405B" w:rsidRDefault="001C405B" w:rsidP="00EB3E30"/>
    <w:p w14:paraId="68963C10" w14:textId="77777777" w:rsidR="001C405B" w:rsidRDefault="001C405B" w:rsidP="00EB3E30"/>
    <w:p w14:paraId="668B2546" w14:textId="77777777" w:rsidR="001C405B" w:rsidRDefault="001C405B" w:rsidP="00EB3E30"/>
    <w:p w14:paraId="0321EB1D" w14:textId="77777777" w:rsidR="00EB3E30" w:rsidRDefault="005F24B0" w:rsidP="00EB3E30">
      <w:r>
        <w:rPr>
          <w:noProof/>
          <w:lang w:val="en-IN" w:eastAsia="en-IN"/>
        </w:rPr>
        <w:lastRenderedPageBreak/>
        <w:drawing>
          <wp:inline distT="0" distB="0" distL="0" distR="0" wp14:anchorId="1A5ABC56" wp14:editId="25F80051">
            <wp:extent cx="5274945" cy="2611755"/>
            <wp:effectExtent l="0" t="0" r="1905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5749A" w14:textId="77777777" w:rsidR="005F24B0" w:rsidRDefault="005F24B0" w:rsidP="00EB3E30"/>
    <w:p w14:paraId="4E971336" w14:textId="77777777" w:rsidR="00EB3E30" w:rsidRDefault="00A1343C" w:rsidP="00EB3E30">
      <w:r>
        <w:rPr>
          <w:noProof/>
          <w:lang w:val="en-IN" w:eastAsia="en-IN"/>
        </w:rPr>
        <w:drawing>
          <wp:inline distT="0" distB="0" distL="0" distR="0" wp14:anchorId="3630EB6F" wp14:editId="0DC4CA28">
            <wp:extent cx="5274945" cy="2588260"/>
            <wp:effectExtent l="0" t="0" r="1905" b="254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8D23D" w14:textId="77777777" w:rsidR="001C405B" w:rsidRDefault="001C405B" w:rsidP="00EB3E30"/>
    <w:p w14:paraId="77363CE8" w14:textId="77777777" w:rsidR="001C405B" w:rsidRDefault="001C405B" w:rsidP="00EB3E30"/>
    <w:p w14:paraId="76CB8CCF" w14:textId="77777777" w:rsidR="001C405B" w:rsidRDefault="001C405B" w:rsidP="00EB3E30"/>
    <w:p w14:paraId="79E5DD34" w14:textId="77777777" w:rsidR="001C405B" w:rsidRDefault="001C405B" w:rsidP="00EB3E30"/>
    <w:p w14:paraId="02640569" w14:textId="77777777" w:rsidR="001C405B" w:rsidRDefault="001C405B" w:rsidP="00EB3E30"/>
    <w:p w14:paraId="523047D0" w14:textId="77777777" w:rsidR="001C405B" w:rsidRDefault="001C405B" w:rsidP="00EB3E30"/>
    <w:p w14:paraId="213FD906" w14:textId="77777777" w:rsidR="001C405B" w:rsidRDefault="001C405B" w:rsidP="00EB3E30"/>
    <w:p w14:paraId="29757939" w14:textId="77777777" w:rsidR="001C405B" w:rsidRDefault="001C405B" w:rsidP="00EB3E30"/>
    <w:p w14:paraId="1AB84279" w14:textId="77777777" w:rsidR="001C405B" w:rsidRDefault="001C405B" w:rsidP="00EB3E30"/>
    <w:p w14:paraId="29DAC95E" w14:textId="77777777" w:rsidR="001C405B" w:rsidRDefault="001C405B" w:rsidP="00EB3E30"/>
    <w:p w14:paraId="496BD179" w14:textId="77777777" w:rsidR="001C405B" w:rsidRDefault="001C405B" w:rsidP="00EB3E30"/>
    <w:p w14:paraId="484FDCE2" w14:textId="77777777" w:rsidR="001C405B" w:rsidRDefault="001C405B" w:rsidP="00EB3E30"/>
    <w:p w14:paraId="3AD9A058" w14:textId="77777777" w:rsidR="001C405B" w:rsidRDefault="001C405B" w:rsidP="00EB3E30"/>
    <w:p w14:paraId="49E92C6E" w14:textId="77777777" w:rsidR="001C405B" w:rsidRDefault="001C405B" w:rsidP="00EB3E30"/>
    <w:p w14:paraId="115A5759" w14:textId="77777777" w:rsidR="00EB3E30" w:rsidRDefault="00A1343C" w:rsidP="00EB3E30">
      <w:r>
        <w:rPr>
          <w:noProof/>
          <w:lang w:val="en-IN" w:eastAsia="en-IN"/>
        </w:rPr>
        <w:lastRenderedPageBreak/>
        <w:drawing>
          <wp:inline distT="0" distB="0" distL="0" distR="0" wp14:anchorId="518C2949" wp14:editId="0918BDAC">
            <wp:extent cx="5274945" cy="2590165"/>
            <wp:effectExtent l="0" t="0" r="1905" b="63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5AD93" w14:textId="77777777" w:rsidR="00EB3E30" w:rsidRDefault="00EB3E30" w:rsidP="00EB3E30"/>
    <w:p w14:paraId="0D70BBBE" w14:textId="77777777" w:rsidR="001C405B" w:rsidRDefault="00A1343C" w:rsidP="00EB3E30">
      <w:r>
        <w:rPr>
          <w:noProof/>
          <w:lang w:val="en-IN" w:eastAsia="en-IN"/>
        </w:rPr>
        <w:drawing>
          <wp:inline distT="0" distB="0" distL="0" distR="0" wp14:anchorId="15313565" wp14:editId="1BDA293A">
            <wp:extent cx="5274945" cy="2481580"/>
            <wp:effectExtent l="0" t="0" r="1905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48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F2B9C" w14:textId="77777777" w:rsidR="001C405B" w:rsidRDefault="001C405B" w:rsidP="00EB3E30"/>
    <w:p w14:paraId="6498D35D" w14:textId="77777777" w:rsidR="001C405B" w:rsidRDefault="001C405B" w:rsidP="00EB3E30"/>
    <w:p w14:paraId="55F192DE" w14:textId="77777777" w:rsidR="001C405B" w:rsidRDefault="001C405B" w:rsidP="00EB3E30"/>
    <w:p w14:paraId="2F9C20B2" w14:textId="77777777" w:rsidR="001C405B" w:rsidRDefault="001C405B" w:rsidP="00EB3E30"/>
    <w:p w14:paraId="139F2289" w14:textId="77777777" w:rsidR="001C405B" w:rsidRDefault="001C405B" w:rsidP="00EB3E30"/>
    <w:p w14:paraId="5AFC9B63" w14:textId="77777777" w:rsidR="001C405B" w:rsidRDefault="001C405B" w:rsidP="00EB3E30"/>
    <w:p w14:paraId="27E218F5" w14:textId="77777777" w:rsidR="001C405B" w:rsidRDefault="001C405B" w:rsidP="00EB3E30"/>
    <w:p w14:paraId="27E42960" w14:textId="77777777" w:rsidR="001C405B" w:rsidRDefault="001C405B" w:rsidP="00EB3E30"/>
    <w:p w14:paraId="77140E74" w14:textId="77777777" w:rsidR="001C405B" w:rsidRDefault="001C405B" w:rsidP="00EB3E30"/>
    <w:p w14:paraId="577B7C63" w14:textId="77777777" w:rsidR="001C405B" w:rsidRDefault="001C405B" w:rsidP="00EB3E30"/>
    <w:p w14:paraId="375FD2BC" w14:textId="77777777" w:rsidR="001C405B" w:rsidRDefault="001C405B" w:rsidP="00EB3E30"/>
    <w:p w14:paraId="722437EE" w14:textId="77777777" w:rsidR="001C405B" w:rsidRDefault="001C405B" w:rsidP="00EB3E30"/>
    <w:p w14:paraId="7282AA28" w14:textId="77777777" w:rsidR="001C405B" w:rsidRDefault="001C405B" w:rsidP="00EB3E30"/>
    <w:p w14:paraId="19C6B4BF" w14:textId="77777777" w:rsidR="00EB3E30" w:rsidRDefault="00A1343C" w:rsidP="00EB3E30">
      <w:r>
        <w:rPr>
          <w:noProof/>
          <w:lang w:val="en-IN" w:eastAsia="en-IN"/>
        </w:rPr>
        <w:lastRenderedPageBreak/>
        <w:drawing>
          <wp:inline distT="0" distB="0" distL="0" distR="0" wp14:anchorId="1B6C5F21" wp14:editId="278A2C4A">
            <wp:extent cx="5274945" cy="2597785"/>
            <wp:effectExtent l="0" t="0" r="1905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0D2BC" w14:textId="77777777" w:rsidR="001C405B" w:rsidRDefault="00A1343C" w:rsidP="00EB3E30">
      <w:r>
        <w:rPr>
          <w:noProof/>
          <w:lang w:val="en-IN" w:eastAsia="en-IN"/>
        </w:rPr>
        <w:drawing>
          <wp:inline distT="0" distB="0" distL="0" distR="0" wp14:anchorId="7AD1C84E" wp14:editId="5CFE45BB">
            <wp:extent cx="5274945" cy="2582545"/>
            <wp:effectExtent l="0" t="0" r="1905" b="8255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8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15DD9" w14:textId="77777777" w:rsidR="001C405B" w:rsidRDefault="001C405B" w:rsidP="00EB3E30"/>
    <w:p w14:paraId="272A28DF" w14:textId="77777777" w:rsidR="001C405B" w:rsidRDefault="001C405B" w:rsidP="00EB3E30"/>
    <w:p w14:paraId="176EC117" w14:textId="77777777" w:rsidR="001C405B" w:rsidRDefault="001C405B" w:rsidP="00EB3E30"/>
    <w:p w14:paraId="0EF24D2D" w14:textId="77777777" w:rsidR="001C405B" w:rsidRDefault="001C405B" w:rsidP="00EB3E30"/>
    <w:p w14:paraId="00876535" w14:textId="77777777" w:rsidR="001C405B" w:rsidRDefault="001C405B" w:rsidP="00EB3E30"/>
    <w:p w14:paraId="65425C06" w14:textId="77777777" w:rsidR="001C405B" w:rsidRDefault="001C405B" w:rsidP="00EB3E30"/>
    <w:p w14:paraId="3DD12DBE" w14:textId="77777777" w:rsidR="001C405B" w:rsidRDefault="001C405B" w:rsidP="00EB3E30"/>
    <w:p w14:paraId="1CD4B5FB" w14:textId="77777777" w:rsidR="001C405B" w:rsidRDefault="001C405B" w:rsidP="00EB3E30"/>
    <w:p w14:paraId="27561D80" w14:textId="77777777" w:rsidR="001C405B" w:rsidRDefault="001C405B" w:rsidP="00EB3E30"/>
    <w:p w14:paraId="2DB67DA2" w14:textId="77777777" w:rsidR="001C405B" w:rsidRDefault="001C405B" w:rsidP="00EB3E30"/>
    <w:p w14:paraId="4CFE8A4A" w14:textId="77777777" w:rsidR="001C405B" w:rsidRDefault="001C405B" w:rsidP="00EB3E30"/>
    <w:p w14:paraId="5C0C1BF0" w14:textId="77777777" w:rsidR="001C405B" w:rsidRDefault="001C405B" w:rsidP="00EB3E30"/>
    <w:p w14:paraId="5798A4F8" w14:textId="77777777" w:rsidR="001C405B" w:rsidRDefault="001C405B" w:rsidP="00EB3E30"/>
    <w:p w14:paraId="15FDB5AF" w14:textId="77777777" w:rsidR="001C405B" w:rsidRDefault="001C405B" w:rsidP="00EB3E30"/>
    <w:p w14:paraId="412FAA27" w14:textId="77777777" w:rsidR="001C405B" w:rsidRDefault="001C405B" w:rsidP="00EB3E30"/>
    <w:p w14:paraId="5C9F811E" w14:textId="77777777" w:rsidR="00EB3E30" w:rsidRDefault="00A1343C" w:rsidP="00EB3E30">
      <w:r>
        <w:rPr>
          <w:noProof/>
          <w:lang w:val="en-IN" w:eastAsia="en-IN"/>
        </w:rPr>
        <w:lastRenderedPageBreak/>
        <w:drawing>
          <wp:inline distT="0" distB="0" distL="0" distR="0" wp14:anchorId="21C5F845" wp14:editId="42D220AB">
            <wp:extent cx="5274945" cy="2602230"/>
            <wp:effectExtent l="0" t="0" r="1905" b="762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0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94BC4" w14:textId="77777777" w:rsidR="00A1343C" w:rsidRDefault="00A1343C" w:rsidP="00EB3E30"/>
    <w:p w14:paraId="414C7F4F" w14:textId="77777777" w:rsidR="00EB3E30" w:rsidRDefault="00A1343C" w:rsidP="00EB3E30">
      <w:r>
        <w:rPr>
          <w:noProof/>
          <w:lang w:val="en-IN" w:eastAsia="en-IN"/>
        </w:rPr>
        <w:drawing>
          <wp:inline distT="0" distB="0" distL="0" distR="0" wp14:anchorId="123C2367" wp14:editId="2826F3BF">
            <wp:extent cx="5274945" cy="2607945"/>
            <wp:effectExtent l="0" t="0" r="1905" b="190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CE320" w14:textId="77777777" w:rsidR="00EB3E30" w:rsidRDefault="00EB3E30" w:rsidP="00EB3E30"/>
    <w:p w14:paraId="1F620BE8" w14:textId="77777777" w:rsidR="00EB3E30" w:rsidRDefault="00EB3E30" w:rsidP="00EB3E30"/>
    <w:p w14:paraId="0F6F8F7D" w14:textId="77777777" w:rsidR="00EB3E30" w:rsidRDefault="00EB3E30" w:rsidP="00EB3E30"/>
    <w:p w14:paraId="45E05779" w14:textId="77777777" w:rsidR="00EB3E30" w:rsidRDefault="00EB3E30" w:rsidP="00EB3E30"/>
    <w:p w14:paraId="4A88851D" w14:textId="77777777" w:rsidR="00EB3E30" w:rsidRDefault="00EB3E30" w:rsidP="00EB3E30"/>
    <w:p w14:paraId="7267804D" w14:textId="77777777" w:rsidR="00EB3E30" w:rsidRDefault="00EB3E30" w:rsidP="00EB3E30"/>
    <w:p w14:paraId="07B1F0DA" w14:textId="77777777" w:rsidR="00EB3E30" w:rsidRDefault="00EB3E30" w:rsidP="00EB3E30"/>
    <w:p w14:paraId="50719DCE" w14:textId="77777777" w:rsidR="00EB3E30" w:rsidRDefault="00EB3E30" w:rsidP="00EB3E30"/>
    <w:p w14:paraId="31BFD409" w14:textId="77777777" w:rsidR="00EB3E30" w:rsidRDefault="00EB3E30" w:rsidP="00EB3E30"/>
    <w:p w14:paraId="27361BD6" w14:textId="77777777" w:rsidR="00EB3E30" w:rsidRDefault="00EB3E30" w:rsidP="00EB3E30"/>
    <w:p w14:paraId="61D6ADEB" w14:textId="77777777" w:rsidR="00EB3E30" w:rsidRDefault="00EB3E30" w:rsidP="00EB3E30"/>
    <w:p w14:paraId="03DAEDA9" w14:textId="77777777" w:rsidR="00EB3E30" w:rsidRDefault="00EB3E30" w:rsidP="00EB3E30"/>
    <w:p w14:paraId="00DC2558" w14:textId="77777777" w:rsidR="001C405B" w:rsidRDefault="001C405B" w:rsidP="00EB3E30">
      <w:pPr>
        <w:rPr>
          <w:b/>
          <w:i/>
          <w:u w:val="single"/>
        </w:rPr>
      </w:pPr>
    </w:p>
    <w:p w14:paraId="1891563F" w14:textId="77777777" w:rsidR="001C405B" w:rsidRDefault="001C405B" w:rsidP="00EB3E30">
      <w:pPr>
        <w:rPr>
          <w:b/>
          <w:i/>
          <w:u w:val="single"/>
        </w:rPr>
      </w:pPr>
    </w:p>
    <w:p w14:paraId="1AA667FC" w14:textId="77777777" w:rsidR="001C405B" w:rsidRDefault="001C405B" w:rsidP="00EB3E30">
      <w:pPr>
        <w:rPr>
          <w:b/>
          <w:i/>
          <w:u w:val="single"/>
        </w:rPr>
      </w:pPr>
    </w:p>
    <w:p w14:paraId="7CEFFD41" w14:textId="77777777" w:rsidR="001C405B" w:rsidRDefault="00EB3E30" w:rsidP="005F12EA">
      <w:pPr>
        <w:pStyle w:val="Heading2"/>
      </w:pPr>
      <w:r w:rsidRPr="00072C19">
        <w:lastRenderedPageBreak/>
        <w:t>File systems backup policy</w:t>
      </w:r>
    </w:p>
    <w:p w14:paraId="1DD3B2D8" w14:textId="77777777" w:rsidR="00EB3E30" w:rsidRPr="00072C19" w:rsidRDefault="00EB3E30" w:rsidP="00EB3E30">
      <w:pPr>
        <w:rPr>
          <w:b/>
          <w:i/>
          <w:u w:val="single"/>
        </w:rPr>
      </w:pPr>
      <w:r w:rsidRPr="00072C19">
        <w:rPr>
          <w:b/>
          <w:i/>
          <w:u w:val="single"/>
        </w:rPr>
        <w:t xml:space="preserve"> </w:t>
      </w:r>
      <w:r w:rsidR="00DC5733">
        <w:rPr>
          <w:noProof/>
          <w:lang w:val="en-IN" w:eastAsia="en-IN"/>
        </w:rPr>
        <w:drawing>
          <wp:inline distT="0" distB="0" distL="0" distR="0" wp14:anchorId="7961AB3E" wp14:editId="32F366F4">
            <wp:extent cx="5274945" cy="2597785"/>
            <wp:effectExtent l="0" t="0" r="1905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0CCE0" w14:textId="77777777" w:rsidR="00EB3E30" w:rsidRDefault="00EB3E30" w:rsidP="00EB3E30"/>
    <w:p w14:paraId="3140A75C" w14:textId="77777777" w:rsidR="001C405B" w:rsidRDefault="00DC5733" w:rsidP="00EB3E30">
      <w:r>
        <w:rPr>
          <w:noProof/>
          <w:lang w:val="en-IN" w:eastAsia="en-IN"/>
        </w:rPr>
        <w:drawing>
          <wp:inline distT="0" distB="0" distL="0" distR="0" wp14:anchorId="3EC17B2D" wp14:editId="1F9F53B4">
            <wp:extent cx="5274945" cy="2584450"/>
            <wp:effectExtent l="0" t="0" r="1905" b="635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8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1432D" w14:textId="77777777" w:rsidR="001C405B" w:rsidRDefault="001C405B" w:rsidP="00EB3E30"/>
    <w:p w14:paraId="665AC526" w14:textId="77777777" w:rsidR="001C405B" w:rsidRDefault="001C405B" w:rsidP="00EB3E30"/>
    <w:p w14:paraId="434A3EA9" w14:textId="77777777" w:rsidR="001C405B" w:rsidRDefault="001C405B" w:rsidP="00EB3E30"/>
    <w:p w14:paraId="1252BCE7" w14:textId="77777777" w:rsidR="001C405B" w:rsidRDefault="001C405B" w:rsidP="00EB3E30"/>
    <w:p w14:paraId="0B25A5CA" w14:textId="77777777" w:rsidR="001C405B" w:rsidRDefault="001C405B" w:rsidP="00EB3E30"/>
    <w:p w14:paraId="3E55EEE1" w14:textId="77777777" w:rsidR="001C405B" w:rsidRDefault="001C405B" w:rsidP="00EB3E30"/>
    <w:p w14:paraId="01BA05EF" w14:textId="77777777" w:rsidR="001C405B" w:rsidRDefault="001C405B" w:rsidP="00EB3E30"/>
    <w:p w14:paraId="58824D48" w14:textId="77777777" w:rsidR="001C405B" w:rsidRDefault="001C405B" w:rsidP="00EB3E30"/>
    <w:p w14:paraId="19DBAA7D" w14:textId="77777777" w:rsidR="001C405B" w:rsidRDefault="001C405B" w:rsidP="00EB3E30"/>
    <w:p w14:paraId="1B283409" w14:textId="77777777" w:rsidR="001C405B" w:rsidRDefault="001C405B" w:rsidP="00EB3E30"/>
    <w:p w14:paraId="706100B4" w14:textId="77777777" w:rsidR="001C405B" w:rsidRDefault="001C405B" w:rsidP="00EB3E30"/>
    <w:p w14:paraId="5464E583" w14:textId="77777777" w:rsidR="00EB3E30" w:rsidRDefault="00061018" w:rsidP="00EB3E30">
      <w:r>
        <w:rPr>
          <w:noProof/>
          <w:lang w:val="en-IN" w:eastAsia="en-IN"/>
        </w:rPr>
        <w:lastRenderedPageBreak/>
        <w:drawing>
          <wp:inline distT="0" distB="0" distL="0" distR="0" wp14:anchorId="3E5AD883" wp14:editId="3E30F54D">
            <wp:extent cx="5274945" cy="2600325"/>
            <wp:effectExtent l="0" t="0" r="1905" b="952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5B0A0" w14:textId="77777777" w:rsidR="00061018" w:rsidRDefault="00061018" w:rsidP="00EB3E30"/>
    <w:p w14:paraId="6415C263" w14:textId="77777777" w:rsidR="00EB3E30" w:rsidRDefault="00061018" w:rsidP="00EB3E30">
      <w:r>
        <w:rPr>
          <w:noProof/>
          <w:lang w:val="en-IN" w:eastAsia="en-IN"/>
        </w:rPr>
        <w:drawing>
          <wp:inline distT="0" distB="0" distL="0" distR="0" wp14:anchorId="773F7166" wp14:editId="57EE3B82">
            <wp:extent cx="5274945" cy="2586355"/>
            <wp:effectExtent l="0" t="0" r="1905" b="444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F4F1F" w14:textId="77777777" w:rsidR="001C405B" w:rsidRDefault="001C405B" w:rsidP="00EB3E30"/>
    <w:p w14:paraId="791B151A" w14:textId="77777777" w:rsidR="001C405B" w:rsidRDefault="001C405B" w:rsidP="00EB3E30"/>
    <w:p w14:paraId="1F05732B" w14:textId="77777777" w:rsidR="001C405B" w:rsidRDefault="001C405B" w:rsidP="00EB3E30"/>
    <w:p w14:paraId="2F2001AD" w14:textId="77777777" w:rsidR="001C405B" w:rsidRDefault="001C405B" w:rsidP="00EB3E30"/>
    <w:p w14:paraId="79ED2781" w14:textId="77777777" w:rsidR="001C405B" w:rsidRDefault="001C405B" w:rsidP="00EB3E30"/>
    <w:p w14:paraId="1A118204" w14:textId="77777777" w:rsidR="001C405B" w:rsidRDefault="001C405B" w:rsidP="00EB3E30"/>
    <w:p w14:paraId="2CB59A90" w14:textId="77777777" w:rsidR="001C405B" w:rsidRDefault="001C405B" w:rsidP="00EB3E30"/>
    <w:p w14:paraId="4DF74840" w14:textId="77777777" w:rsidR="001C405B" w:rsidRDefault="001C405B" w:rsidP="00EB3E30"/>
    <w:p w14:paraId="229B9319" w14:textId="77777777" w:rsidR="001C405B" w:rsidRDefault="001C405B" w:rsidP="00EB3E30"/>
    <w:p w14:paraId="4566E360" w14:textId="77777777" w:rsidR="001C405B" w:rsidRDefault="001C405B" w:rsidP="00EB3E30"/>
    <w:p w14:paraId="172DA3AF" w14:textId="77777777" w:rsidR="001C405B" w:rsidRDefault="001C405B" w:rsidP="00EB3E30"/>
    <w:p w14:paraId="4CED20D4" w14:textId="77777777" w:rsidR="001C405B" w:rsidRDefault="001C405B" w:rsidP="00EB3E30"/>
    <w:p w14:paraId="40113DF5" w14:textId="77777777" w:rsidR="001C405B" w:rsidRDefault="001C405B" w:rsidP="00EB3E30"/>
    <w:p w14:paraId="7082AAC8" w14:textId="77777777" w:rsidR="001C405B" w:rsidRDefault="001C405B" w:rsidP="00EB3E30"/>
    <w:p w14:paraId="5FDE9F22" w14:textId="77777777" w:rsidR="001C405B" w:rsidRDefault="001C405B" w:rsidP="00EB3E30"/>
    <w:p w14:paraId="7A8BCB84" w14:textId="77777777" w:rsidR="00EB3E30" w:rsidRDefault="00061018" w:rsidP="00EB3E30">
      <w:r>
        <w:rPr>
          <w:noProof/>
          <w:lang w:val="en-IN" w:eastAsia="en-IN"/>
        </w:rPr>
        <w:lastRenderedPageBreak/>
        <w:drawing>
          <wp:inline distT="0" distB="0" distL="0" distR="0" wp14:anchorId="696DC1F7" wp14:editId="32B71578">
            <wp:extent cx="5274945" cy="2586355"/>
            <wp:effectExtent l="0" t="0" r="1905" b="444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B83EF" w14:textId="77777777" w:rsidR="00EB3E30" w:rsidRDefault="00382660" w:rsidP="00EB3E30">
      <w:r>
        <w:rPr>
          <w:noProof/>
          <w:lang w:val="en-IN" w:eastAsia="en-IN"/>
        </w:rPr>
        <w:drawing>
          <wp:inline distT="0" distB="0" distL="0" distR="0" wp14:anchorId="34BF7649" wp14:editId="30299242">
            <wp:extent cx="5274945" cy="2568575"/>
            <wp:effectExtent l="0" t="0" r="1905" b="317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140C4" w14:textId="77777777" w:rsidR="001C405B" w:rsidRDefault="001C405B" w:rsidP="00EB3E30"/>
    <w:p w14:paraId="5AAE69FB" w14:textId="77777777" w:rsidR="001C405B" w:rsidRDefault="001C405B" w:rsidP="00EB3E30"/>
    <w:p w14:paraId="7024A6A9" w14:textId="77777777" w:rsidR="001C405B" w:rsidRDefault="001C405B" w:rsidP="00EB3E30"/>
    <w:p w14:paraId="491A917D" w14:textId="77777777" w:rsidR="001C405B" w:rsidRDefault="001C405B" w:rsidP="00EB3E30"/>
    <w:p w14:paraId="1B4C3810" w14:textId="77777777" w:rsidR="001C405B" w:rsidRDefault="001C405B" w:rsidP="00EB3E30"/>
    <w:p w14:paraId="560F7482" w14:textId="77777777" w:rsidR="001C405B" w:rsidRDefault="001C405B" w:rsidP="00EB3E30"/>
    <w:p w14:paraId="29F58FFF" w14:textId="77777777" w:rsidR="001C405B" w:rsidRDefault="001C405B" w:rsidP="00EB3E30"/>
    <w:p w14:paraId="4CA1EB46" w14:textId="77777777" w:rsidR="001C405B" w:rsidRDefault="001C405B" w:rsidP="00EB3E30"/>
    <w:p w14:paraId="7ACBBAC3" w14:textId="77777777" w:rsidR="001C405B" w:rsidRDefault="001C405B" w:rsidP="00EB3E30"/>
    <w:p w14:paraId="74C8BEFA" w14:textId="77777777" w:rsidR="001C405B" w:rsidRDefault="001C405B" w:rsidP="00EB3E30"/>
    <w:p w14:paraId="54536BA3" w14:textId="77777777" w:rsidR="001C405B" w:rsidRDefault="001C405B" w:rsidP="00EB3E30"/>
    <w:p w14:paraId="1F553EEF" w14:textId="77777777" w:rsidR="001C405B" w:rsidRDefault="001C405B" w:rsidP="00EB3E30"/>
    <w:p w14:paraId="245C0DD3" w14:textId="77777777" w:rsidR="001C405B" w:rsidRDefault="001C405B" w:rsidP="00EB3E30"/>
    <w:p w14:paraId="7A8B1790" w14:textId="77777777" w:rsidR="001C405B" w:rsidRDefault="001C405B" w:rsidP="00EB3E30"/>
    <w:p w14:paraId="4513ED31" w14:textId="77777777" w:rsidR="001C405B" w:rsidRDefault="001C405B" w:rsidP="00EB3E30"/>
    <w:p w14:paraId="287F50A3" w14:textId="77777777" w:rsidR="00EB3E30" w:rsidRDefault="00382660" w:rsidP="00EB3E30">
      <w:r>
        <w:rPr>
          <w:noProof/>
          <w:lang w:val="en-IN" w:eastAsia="en-IN"/>
        </w:rPr>
        <w:lastRenderedPageBreak/>
        <w:drawing>
          <wp:inline distT="0" distB="0" distL="0" distR="0" wp14:anchorId="45DCA93F" wp14:editId="3D55A35D">
            <wp:extent cx="5274945" cy="2559050"/>
            <wp:effectExtent l="0" t="0" r="1905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53CE8" w14:textId="77777777" w:rsidR="00382660" w:rsidRDefault="00382660" w:rsidP="00EB3E30"/>
    <w:p w14:paraId="763E52E4" w14:textId="77777777" w:rsidR="00EB3E30" w:rsidRDefault="00382660" w:rsidP="00EB3E30">
      <w:r>
        <w:rPr>
          <w:noProof/>
          <w:lang w:val="en-IN" w:eastAsia="en-IN"/>
        </w:rPr>
        <w:drawing>
          <wp:inline distT="0" distB="0" distL="0" distR="0" wp14:anchorId="1968F995" wp14:editId="6B3B97F3">
            <wp:extent cx="5274945" cy="2578100"/>
            <wp:effectExtent l="0" t="0" r="1905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EE106" w14:textId="77777777" w:rsidR="001C405B" w:rsidRDefault="001C405B" w:rsidP="00EB3E30"/>
    <w:p w14:paraId="000B881D" w14:textId="77777777" w:rsidR="001C405B" w:rsidRDefault="001C405B" w:rsidP="00EB3E30"/>
    <w:p w14:paraId="55716759" w14:textId="77777777" w:rsidR="001C405B" w:rsidRDefault="001C405B" w:rsidP="00EB3E30"/>
    <w:p w14:paraId="7A969E9E" w14:textId="77777777" w:rsidR="001C405B" w:rsidRDefault="001C405B" w:rsidP="00EB3E30"/>
    <w:p w14:paraId="7F500057" w14:textId="77777777" w:rsidR="001C405B" w:rsidRDefault="001C405B" w:rsidP="00EB3E30"/>
    <w:p w14:paraId="3B2A0E01" w14:textId="77777777" w:rsidR="001C405B" w:rsidRDefault="001C405B" w:rsidP="00EB3E30"/>
    <w:p w14:paraId="576814B4" w14:textId="77777777" w:rsidR="001C405B" w:rsidRDefault="001C405B" w:rsidP="00EB3E30"/>
    <w:p w14:paraId="4EEF1D26" w14:textId="77777777" w:rsidR="001C405B" w:rsidRDefault="001C405B" w:rsidP="00EB3E30"/>
    <w:p w14:paraId="463E19E3" w14:textId="77777777" w:rsidR="001C405B" w:rsidRDefault="001C405B" w:rsidP="00EB3E30"/>
    <w:p w14:paraId="5774068F" w14:textId="77777777" w:rsidR="001C405B" w:rsidRDefault="001C405B" w:rsidP="00EB3E30"/>
    <w:p w14:paraId="192C87C6" w14:textId="77777777" w:rsidR="001C405B" w:rsidRDefault="001C405B" w:rsidP="00EB3E30"/>
    <w:p w14:paraId="5C617904" w14:textId="77777777" w:rsidR="001C405B" w:rsidRDefault="001C405B" w:rsidP="00EB3E30"/>
    <w:p w14:paraId="226C703D" w14:textId="77777777" w:rsidR="001C405B" w:rsidRDefault="001C405B" w:rsidP="00EB3E30"/>
    <w:p w14:paraId="351A8936" w14:textId="77777777" w:rsidR="001C405B" w:rsidRDefault="001C405B" w:rsidP="00EB3E30"/>
    <w:p w14:paraId="560EA72B" w14:textId="77777777" w:rsidR="001C405B" w:rsidRDefault="001C405B" w:rsidP="00EB3E30"/>
    <w:p w14:paraId="0B301290" w14:textId="77777777" w:rsidR="00EB3E30" w:rsidRDefault="00EB3E30" w:rsidP="00EB3E30">
      <w:r>
        <w:rPr>
          <w:noProof/>
          <w:lang w:val="en-IN" w:eastAsia="en-IN"/>
        </w:rPr>
        <w:lastRenderedPageBreak/>
        <w:drawing>
          <wp:inline distT="0" distB="0" distL="0" distR="0" wp14:anchorId="684148C6" wp14:editId="2B91CBBE">
            <wp:extent cx="5943600" cy="3008630"/>
            <wp:effectExtent l="0" t="0" r="0" b="127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4CE0B" w14:textId="77777777" w:rsidR="00EB3E30" w:rsidRDefault="00EB3E30" w:rsidP="00EB3E30">
      <w:pPr>
        <w:rPr>
          <w:b/>
          <w:i/>
          <w:u w:val="single"/>
        </w:rPr>
      </w:pPr>
    </w:p>
    <w:p w14:paraId="40A14A85" w14:textId="77777777" w:rsidR="00EB3E30" w:rsidRPr="00072C19" w:rsidRDefault="00EB3E30" w:rsidP="00EB3E30">
      <w:pPr>
        <w:rPr>
          <w:b/>
          <w:i/>
          <w:u w:val="single"/>
        </w:rPr>
      </w:pPr>
      <w:proofErr w:type="gramStart"/>
      <w:r w:rsidRPr="00072C19">
        <w:rPr>
          <w:b/>
          <w:i/>
          <w:u w:val="single"/>
        </w:rPr>
        <w:t>Scheduling  Backup</w:t>
      </w:r>
      <w:proofErr w:type="gramEnd"/>
      <w:r w:rsidRPr="00072C19">
        <w:rPr>
          <w:b/>
          <w:i/>
          <w:u w:val="single"/>
        </w:rPr>
        <w:t xml:space="preserve"> </w:t>
      </w:r>
    </w:p>
    <w:p w14:paraId="06B4B7F2" w14:textId="77777777" w:rsidR="00EB3E30" w:rsidRDefault="00EB3E30" w:rsidP="00EB3E30">
      <w:r>
        <w:rPr>
          <w:noProof/>
          <w:lang w:val="en-IN" w:eastAsia="en-IN"/>
        </w:rPr>
        <w:drawing>
          <wp:inline distT="0" distB="0" distL="0" distR="0" wp14:anchorId="1341FC83" wp14:editId="6580E1D0">
            <wp:extent cx="5943600" cy="3113405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17A68" w14:textId="77777777" w:rsidR="001C405B" w:rsidRDefault="001C405B" w:rsidP="00EB3E30"/>
    <w:p w14:paraId="79C1CA29" w14:textId="77777777" w:rsidR="001C405B" w:rsidRDefault="001C405B" w:rsidP="00EB3E30"/>
    <w:p w14:paraId="1A7573B1" w14:textId="77777777" w:rsidR="001C405B" w:rsidRDefault="001C405B" w:rsidP="00EB3E30"/>
    <w:p w14:paraId="26E41D40" w14:textId="77777777" w:rsidR="001C405B" w:rsidRDefault="001C405B" w:rsidP="00EB3E30"/>
    <w:p w14:paraId="1842F2D3" w14:textId="77777777" w:rsidR="001C405B" w:rsidRDefault="001C405B" w:rsidP="00EB3E30"/>
    <w:p w14:paraId="5B6A4292" w14:textId="77777777" w:rsidR="001C405B" w:rsidRDefault="001C405B" w:rsidP="00EB3E30"/>
    <w:p w14:paraId="1688C48A" w14:textId="77777777" w:rsidR="001C405B" w:rsidRDefault="001C405B" w:rsidP="00EB3E30"/>
    <w:p w14:paraId="17E8B262" w14:textId="77777777" w:rsidR="001C405B" w:rsidRDefault="001C405B" w:rsidP="00EB3E30"/>
    <w:p w14:paraId="551021AE" w14:textId="77777777" w:rsidR="001C405B" w:rsidRDefault="001C405B" w:rsidP="00EB3E30"/>
    <w:p w14:paraId="66E9065F" w14:textId="77777777" w:rsidR="001C405B" w:rsidRDefault="001C405B" w:rsidP="00EB3E30"/>
    <w:p w14:paraId="14A65583" w14:textId="77777777" w:rsidR="001C405B" w:rsidRDefault="001C405B" w:rsidP="00EB3E30"/>
    <w:p w14:paraId="4C2B44C0" w14:textId="77777777" w:rsidR="001C405B" w:rsidRDefault="001C405B" w:rsidP="00EB3E30"/>
    <w:p w14:paraId="32F96280" w14:textId="77777777" w:rsidR="001C405B" w:rsidRDefault="001C405B" w:rsidP="00EB3E30"/>
    <w:p w14:paraId="24449FCB" w14:textId="77777777" w:rsidR="00EB3E30" w:rsidRDefault="00EB3E30" w:rsidP="00EB3E30">
      <w:r>
        <w:rPr>
          <w:noProof/>
          <w:lang w:val="en-IN" w:eastAsia="en-IN"/>
        </w:rPr>
        <w:lastRenderedPageBreak/>
        <w:drawing>
          <wp:inline distT="0" distB="0" distL="0" distR="0" wp14:anchorId="1C63D98F" wp14:editId="3D9DF321">
            <wp:extent cx="5943600" cy="2886710"/>
            <wp:effectExtent l="0" t="0" r="0" b="889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2F9AC" w14:textId="77777777" w:rsidR="00EB3E30" w:rsidRDefault="00EB3E30" w:rsidP="00EB3E30">
      <w:r>
        <w:rPr>
          <w:noProof/>
          <w:lang w:val="en-IN" w:eastAsia="en-IN"/>
        </w:rPr>
        <w:drawing>
          <wp:inline distT="0" distB="0" distL="0" distR="0" wp14:anchorId="6F850AF5" wp14:editId="5E024E44">
            <wp:extent cx="5943600" cy="2886710"/>
            <wp:effectExtent l="0" t="0" r="0" b="889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12DE7" w14:textId="77777777" w:rsidR="001C405B" w:rsidRDefault="001C405B" w:rsidP="00EB3E30"/>
    <w:p w14:paraId="1BEAB87C" w14:textId="77777777" w:rsidR="001C405B" w:rsidRDefault="001C405B" w:rsidP="00EB3E30"/>
    <w:p w14:paraId="16B41E0E" w14:textId="77777777" w:rsidR="001C405B" w:rsidRDefault="001C405B" w:rsidP="00EB3E30"/>
    <w:p w14:paraId="16F1AA9F" w14:textId="77777777" w:rsidR="001C405B" w:rsidRDefault="001C405B" w:rsidP="00EB3E30"/>
    <w:p w14:paraId="502B5DB1" w14:textId="77777777" w:rsidR="001C405B" w:rsidRDefault="001C405B" w:rsidP="00EB3E30"/>
    <w:p w14:paraId="2AB63787" w14:textId="77777777" w:rsidR="001C405B" w:rsidRDefault="001C405B" w:rsidP="00EB3E30"/>
    <w:p w14:paraId="2B7D02EC" w14:textId="77777777" w:rsidR="001C405B" w:rsidRDefault="001C405B" w:rsidP="00EB3E30"/>
    <w:p w14:paraId="75E5D925" w14:textId="77777777" w:rsidR="001C405B" w:rsidRDefault="001C405B" w:rsidP="00EB3E30"/>
    <w:p w14:paraId="0DC8503D" w14:textId="77777777" w:rsidR="001C405B" w:rsidRDefault="001C405B" w:rsidP="00EB3E30"/>
    <w:p w14:paraId="58BAE7EF" w14:textId="77777777" w:rsidR="001C405B" w:rsidRDefault="001C405B" w:rsidP="00EB3E30"/>
    <w:p w14:paraId="1560A95F" w14:textId="77777777" w:rsidR="001C405B" w:rsidRDefault="001C405B" w:rsidP="00EB3E30"/>
    <w:p w14:paraId="384E6A6B" w14:textId="77777777" w:rsidR="001C405B" w:rsidRDefault="001C405B" w:rsidP="00EB3E30"/>
    <w:p w14:paraId="33555A99" w14:textId="77777777" w:rsidR="001C405B" w:rsidRDefault="001C405B" w:rsidP="00EB3E30"/>
    <w:p w14:paraId="6C815D3F" w14:textId="77777777" w:rsidR="001C405B" w:rsidRDefault="001C405B" w:rsidP="00EB3E30"/>
    <w:p w14:paraId="39E32689" w14:textId="77777777" w:rsidR="001C405B" w:rsidRDefault="001C405B" w:rsidP="00EB3E30"/>
    <w:p w14:paraId="5A4A17EE" w14:textId="77777777" w:rsidR="001C405B" w:rsidRDefault="001C405B" w:rsidP="00EB3E30"/>
    <w:p w14:paraId="6784EE35" w14:textId="77777777" w:rsidR="001C405B" w:rsidRDefault="001C405B" w:rsidP="00EB3E30"/>
    <w:p w14:paraId="71B364E8" w14:textId="77777777" w:rsidR="00EB3E30" w:rsidRDefault="00EB3E30" w:rsidP="00EB3E30">
      <w:r>
        <w:rPr>
          <w:noProof/>
          <w:lang w:val="en-IN" w:eastAsia="en-IN"/>
        </w:rPr>
        <w:lastRenderedPageBreak/>
        <w:drawing>
          <wp:inline distT="0" distB="0" distL="0" distR="0" wp14:anchorId="19816AE3" wp14:editId="14EE3453">
            <wp:extent cx="5943600" cy="3074035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30994" w14:textId="77777777" w:rsidR="00EB3E30" w:rsidRDefault="00EB3E30" w:rsidP="00EB3E30">
      <w:r>
        <w:rPr>
          <w:noProof/>
          <w:lang w:val="en-IN" w:eastAsia="en-IN"/>
        </w:rPr>
        <w:drawing>
          <wp:inline distT="0" distB="0" distL="0" distR="0" wp14:anchorId="115A0DED" wp14:editId="46D4F24C">
            <wp:extent cx="5943600" cy="3100070"/>
            <wp:effectExtent l="0" t="0" r="0" b="508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31874" w14:textId="77777777" w:rsidR="001C405B" w:rsidRDefault="001C405B" w:rsidP="00EB3E30"/>
    <w:p w14:paraId="08CE01FF" w14:textId="77777777" w:rsidR="001C405B" w:rsidRDefault="001C405B" w:rsidP="00EB3E30"/>
    <w:p w14:paraId="622F3DAB" w14:textId="77777777" w:rsidR="001C405B" w:rsidRDefault="001C405B" w:rsidP="00EB3E30"/>
    <w:p w14:paraId="495DC580" w14:textId="77777777" w:rsidR="001C405B" w:rsidRDefault="001C405B" w:rsidP="00EB3E30"/>
    <w:p w14:paraId="2D6EAD6C" w14:textId="77777777" w:rsidR="001C405B" w:rsidRDefault="001C405B" w:rsidP="00EB3E30"/>
    <w:p w14:paraId="09FFCD9F" w14:textId="77777777" w:rsidR="001C405B" w:rsidRDefault="001C405B" w:rsidP="00EB3E30"/>
    <w:p w14:paraId="358007E2" w14:textId="77777777" w:rsidR="001C405B" w:rsidRDefault="001C405B" w:rsidP="00EB3E30"/>
    <w:p w14:paraId="0BBB28A5" w14:textId="77777777" w:rsidR="001C405B" w:rsidRDefault="001C405B" w:rsidP="00EB3E30"/>
    <w:p w14:paraId="2612F69E" w14:textId="77777777" w:rsidR="001C405B" w:rsidRDefault="001C405B" w:rsidP="00EB3E30"/>
    <w:p w14:paraId="408BD979" w14:textId="77777777" w:rsidR="001C405B" w:rsidRDefault="001C405B" w:rsidP="00EB3E30"/>
    <w:p w14:paraId="5022DB23" w14:textId="77777777" w:rsidR="001C405B" w:rsidRDefault="001C405B" w:rsidP="00EB3E30"/>
    <w:p w14:paraId="643DA1EF" w14:textId="77777777" w:rsidR="001C405B" w:rsidRDefault="001C405B" w:rsidP="00EB3E30"/>
    <w:p w14:paraId="2B7A2DF5" w14:textId="77777777" w:rsidR="001C405B" w:rsidRDefault="001C405B" w:rsidP="00EB3E30"/>
    <w:p w14:paraId="0941EB92" w14:textId="77777777" w:rsidR="001C405B" w:rsidRDefault="001C405B" w:rsidP="00EB3E30"/>
    <w:p w14:paraId="40F6F22B" w14:textId="77777777" w:rsidR="001C405B" w:rsidRDefault="001C405B" w:rsidP="00EB3E30"/>
    <w:p w14:paraId="5CB522F4" w14:textId="77777777" w:rsidR="00EB3E30" w:rsidRDefault="00EB3E30" w:rsidP="00EB3E30">
      <w:r>
        <w:rPr>
          <w:noProof/>
          <w:lang w:val="en-IN" w:eastAsia="en-IN"/>
        </w:rPr>
        <w:lastRenderedPageBreak/>
        <w:drawing>
          <wp:inline distT="0" distB="0" distL="0" distR="0" wp14:anchorId="72602619" wp14:editId="6DA27AC6">
            <wp:extent cx="5943600" cy="3065145"/>
            <wp:effectExtent l="0" t="0" r="0" b="190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AC17C" w14:textId="77777777" w:rsidR="00EB3E30" w:rsidRPr="00072C19" w:rsidRDefault="00EB3E30" w:rsidP="00EB3E30">
      <w:pPr>
        <w:rPr>
          <w:b/>
          <w:i/>
          <w:u w:val="single"/>
        </w:rPr>
      </w:pPr>
      <w:r w:rsidRPr="00072C19">
        <w:rPr>
          <w:b/>
          <w:i/>
          <w:u w:val="single"/>
        </w:rPr>
        <w:t>Running /Testing Backup</w:t>
      </w:r>
    </w:p>
    <w:p w14:paraId="33AD7988" w14:textId="77777777" w:rsidR="00EB3E30" w:rsidRDefault="00EB3E30" w:rsidP="00EB3E30">
      <w:r>
        <w:rPr>
          <w:noProof/>
          <w:lang w:val="en-IN" w:eastAsia="en-IN"/>
        </w:rPr>
        <w:drawing>
          <wp:inline distT="0" distB="0" distL="0" distR="0" wp14:anchorId="0D4CFB23" wp14:editId="5D4B3545">
            <wp:extent cx="5943600" cy="3095625"/>
            <wp:effectExtent l="0" t="0" r="0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C14D3" w14:textId="77777777" w:rsidR="001C405B" w:rsidRDefault="001C405B" w:rsidP="00EB3E30"/>
    <w:p w14:paraId="4D57A1E4" w14:textId="77777777" w:rsidR="001C405B" w:rsidRDefault="001C405B" w:rsidP="00EB3E30"/>
    <w:p w14:paraId="35EA8D5B" w14:textId="77777777" w:rsidR="001C405B" w:rsidRDefault="001C405B" w:rsidP="00EB3E30"/>
    <w:p w14:paraId="023DBA9F" w14:textId="77777777" w:rsidR="001C405B" w:rsidRDefault="001C405B" w:rsidP="00EB3E30"/>
    <w:p w14:paraId="152D2215" w14:textId="77777777" w:rsidR="001C405B" w:rsidRDefault="001C405B" w:rsidP="00EB3E30"/>
    <w:p w14:paraId="7F813B92" w14:textId="77777777" w:rsidR="001C405B" w:rsidRDefault="001C405B" w:rsidP="00EB3E30"/>
    <w:p w14:paraId="1BD74CDF" w14:textId="77777777" w:rsidR="001C405B" w:rsidRDefault="001C405B" w:rsidP="00EB3E30"/>
    <w:p w14:paraId="2DACD22B" w14:textId="77777777" w:rsidR="001C405B" w:rsidRDefault="001C405B" w:rsidP="00EB3E30"/>
    <w:p w14:paraId="5A077637" w14:textId="77777777" w:rsidR="001C405B" w:rsidRDefault="001C405B" w:rsidP="00EB3E30"/>
    <w:p w14:paraId="6B4EF777" w14:textId="77777777" w:rsidR="001C405B" w:rsidRDefault="001C405B" w:rsidP="00EB3E30"/>
    <w:p w14:paraId="4F78881D" w14:textId="77777777" w:rsidR="001C405B" w:rsidRDefault="001C405B" w:rsidP="00EB3E30"/>
    <w:p w14:paraId="5E0AB25A" w14:textId="77777777" w:rsidR="001C405B" w:rsidRDefault="001C405B" w:rsidP="00EB3E30"/>
    <w:p w14:paraId="5B68FD29" w14:textId="77777777" w:rsidR="001C405B" w:rsidRDefault="001C405B" w:rsidP="00EB3E30"/>
    <w:p w14:paraId="65C4FF42" w14:textId="77777777" w:rsidR="001C405B" w:rsidRDefault="001C405B" w:rsidP="00EB3E30"/>
    <w:p w14:paraId="5181805C" w14:textId="77777777" w:rsidR="001C405B" w:rsidRDefault="001C405B" w:rsidP="00EB3E30"/>
    <w:p w14:paraId="70262D26" w14:textId="77777777" w:rsidR="00EB3E30" w:rsidRDefault="00EB3E30" w:rsidP="00EB3E30">
      <w:pPr>
        <w:rPr>
          <w:noProof/>
        </w:rPr>
      </w:pPr>
      <w:r>
        <w:rPr>
          <w:noProof/>
          <w:lang w:val="en-IN" w:eastAsia="en-IN"/>
        </w:rPr>
        <w:drawing>
          <wp:inline distT="0" distB="0" distL="0" distR="0" wp14:anchorId="294783D1" wp14:editId="3798A40C">
            <wp:extent cx="5943600" cy="3091815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F01F2" w14:textId="77777777" w:rsidR="00EB3E30" w:rsidRDefault="00EB3E30" w:rsidP="00EB3E30">
      <w:r>
        <w:rPr>
          <w:noProof/>
          <w:lang w:val="en-IN" w:eastAsia="en-IN"/>
        </w:rPr>
        <w:drawing>
          <wp:inline distT="0" distB="0" distL="0" distR="0" wp14:anchorId="75DA1FE5" wp14:editId="4C069598">
            <wp:extent cx="5943600" cy="309372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A4D33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3A105E6A" w14:textId="77777777" w:rsidR="001F7E9C" w:rsidRDefault="001F7E9C" w:rsidP="00D11CE8">
      <w:pPr>
        <w:pStyle w:val="BodyText2"/>
        <w:numPr>
          <w:ilvl w:val="0"/>
          <w:numId w:val="0"/>
        </w:numPr>
      </w:pPr>
    </w:p>
    <w:p w14:paraId="2102EDE3" w14:textId="77777777" w:rsidR="001F7E9C" w:rsidRDefault="001F7E9C" w:rsidP="00D11CE8">
      <w:pPr>
        <w:pStyle w:val="BodyText2"/>
        <w:numPr>
          <w:ilvl w:val="0"/>
          <w:numId w:val="0"/>
        </w:numPr>
      </w:pPr>
    </w:p>
    <w:p w14:paraId="086CEE17" w14:textId="77777777" w:rsidR="001F7E9C" w:rsidRDefault="001F7E9C" w:rsidP="00D11CE8">
      <w:pPr>
        <w:pStyle w:val="BodyText2"/>
        <w:numPr>
          <w:ilvl w:val="0"/>
          <w:numId w:val="0"/>
        </w:numPr>
      </w:pPr>
    </w:p>
    <w:p w14:paraId="55F6ACEA" w14:textId="77777777" w:rsidR="001F7E9C" w:rsidRDefault="001F7E9C" w:rsidP="00D11CE8">
      <w:pPr>
        <w:pStyle w:val="BodyText2"/>
        <w:numPr>
          <w:ilvl w:val="0"/>
          <w:numId w:val="0"/>
        </w:numPr>
      </w:pPr>
    </w:p>
    <w:p w14:paraId="73546E90" w14:textId="77777777" w:rsidR="001F7E9C" w:rsidRDefault="001F7E9C" w:rsidP="00D11CE8">
      <w:pPr>
        <w:pStyle w:val="BodyText2"/>
        <w:numPr>
          <w:ilvl w:val="0"/>
          <w:numId w:val="0"/>
        </w:numPr>
      </w:pPr>
    </w:p>
    <w:p w14:paraId="09227730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0A431D12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4BBEEA98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763AA5C1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42F5C377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69588ADD" w14:textId="77777777" w:rsidR="00191004" w:rsidRDefault="00191004" w:rsidP="00D11CE8">
      <w:pPr>
        <w:pStyle w:val="BodyText2"/>
        <w:numPr>
          <w:ilvl w:val="0"/>
          <w:numId w:val="0"/>
        </w:numPr>
      </w:pPr>
    </w:p>
    <w:p w14:paraId="04D429F0" w14:textId="77777777" w:rsidR="001F7E9C" w:rsidRDefault="001F7E9C" w:rsidP="005F12EA">
      <w:pPr>
        <w:pStyle w:val="Heading2"/>
      </w:pPr>
      <w:r>
        <w:lastRenderedPageBreak/>
        <w:t>Backup &amp; Retention Policy.</w:t>
      </w:r>
    </w:p>
    <w:p w14:paraId="5A599402" w14:textId="77777777" w:rsidR="00737D59" w:rsidRDefault="00551758" w:rsidP="00D11CE8">
      <w:pPr>
        <w:pStyle w:val="BodyText2"/>
        <w:numPr>
          <w:ilvl w:val="0"/>
          <w:numId w:val="0"/>
        </w:numPr>
      </w:pPr>
      <w:r>
        <w:t xml:space="preserve">In attached excel sheet, we have mentioned the backup and retention policy which is configured in </w:t>
      </w:r>
      <w:proofErr w:type="spellStart"/>
      <w:r>
        <w:t>Kol</w:t>
      </w:r>
      <w:proofErr w:type="spellEnd"/>
      <w:r>
        <w:t xml:space="preserve"> setup. </w:t>
      </w:r>
      <w:proofErr w:type="gramStart"/>
      <w:r>
        <w:t>Also</w:t>
      </w:r>
      <w:proofErr w:type="gramEnd"/>
      <w:r>
        <w:t xml:space="preserve"> this sheet has the details of servers and their mount points.</w:t>
      </w:r>
    </w:p>
    <w:p w14:paraId="398FF6EE" w14:textId="77777777" w:rsidR="00255B24" w:rsidRDefault="00255B24" w:rsidP="00D11CE8">
      <w:pPr>
        <w:pStyle w:val="BodyText2"/>
        <w:numPr>
          <w:ilvl w:val="0"/>
          <w:numId w:val="0"/>
        </w:numPr>
      </w:pPr>
    </w:p>
    <w:p w14:paraId="6300D902" w14:textId="77777777" w:rsidR="00255B24" w:rsidRDefault="00255B24" w:rsidP="00255B24">
      <w:pPr>
        <w:pStyle w:val="BodyText2"/>
        <w:numPr>
          <w:ilvl w:val="0"/>
          <w:numId w:val="0"/>
        </w:numPr>
      </w:pPr>
      <w:r>
        <w:t xml:space="preserve">There are total 23 tape media in tape library. Two pools have been created, one for DB backup and other for Application &amp; Syslog backup. Each backup is being created in separate tape media. If tape media is full than it will use other media automatically. </w:t>
      </w:r>
      <w:proofErr w:type="gramStart"/>
      <w:r>
        <w:t>Also</w:t>
      </w:r>
      <w:proofErr w:type="gramEnd"/>
      <w:r>
        <w:t xml:space="preserve"> the backup data will be cleaned as per retention </w:t>
      </w:r>
      <w:r w:rsidR="00223DC2">
        <w:t>policy and</w:t>
      </w:r>
      <w:r>
        <w:t xml:space="preserve"> then media will be re-used automatically. </w:t>
      </w:r>
    </w:p>
    <w:p w14:paraId="329205AF" w14:textId="77777777" w:rsidR="00255B24" w:rsidRDefault="00255B24" w:rsidP="00D11CE8">
      <w:pPr>
        <w:pStyle w:val="BodyText2"/>
        <w:numPr>
          <w:ilvl w:val="0"/>
          <w:numId w:val="0"/>
        </w:numPr>
      </w:pPr>
    </w:p>
    <w:p w14:paraId="26F0C9E4" w14:textId="77777777" w:rsidR="00737D59" w:rsidRDefault="00737D59" w:rsidP="00D11CE8">
      <w:pPr>
        <w:pStyle w:val="BodyText2"/>
        <w:numPr>
          <w:ilvl w:val="0"/>
          <w:numId w:val="0"/>
        </w:numPr>
      </w:pPr>
    </w:p>
    <w:p w14:paraId="7E7DF5F5" w14:textId="77777777" w:rsidR="003F0A10" w:rsidRDefault="00A46729" w:rsidP="00D11CE8">
      <w:pPr>
        <w:pStyle w:val="BodyText2"/>
        <w:numPr>
          <w:ilvl w:val="0"/>
          <w:numId w:val="0"/>
        </w:numPr>
      </w:pPr>
      <w:r>
        <w:object w:dxaOrig="1551" w:dyaOrig="1004" w14:anchorId="33A5B6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1pt;height:109.5pt" o:ole="">
            <v:imagedata r:id="rId69" o:title=""/>
          </v:shape>
          <o:OLEObject Type="Embed" ProgID="Excel.Sheet.8" ShapeID="_x0000_i1025" DrawAspect="Icon" ObjectID="_1614353522" r:id="rId70"/>
        </w:object>
      </w:r>
    </w:p>
    <w:p w14:paraId="4151B8CE" w14:textId="77777777" w:rsidR="003F0A10" w:rsidRDefault="003F0A10" w:rsidP="00D11CE8">
      <w:pPr>
        <w:pStyle w:val="BodyText2"/>
        <w:numPr>
          <w:ilvl w:val="0"/>
          <w:numId w:val="0"/>
        </w:numPr>
      </w:pPr>
    </w:p>
    <w:p w14:paraId="772B99F7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5EBE7E7B" w14:textId="77777777" w:rsidR="00EB3E30" w:rsidRDefault="00EB3E30" w:rsidP="00D11CE8">
      <w:pPr>
        <w:pStyle w:val="BodyText2"/>
        <w:numPr>
          <w:ilvl w:val="0"/>
          <w:numId w:val="0"/>
        </w:numPr>
      </w:pPr>
    </w:p>
    <w:p w14:paraId="4D07284C" w14:textId="77777777" w:rsidR="00BA3A0D" w:rsidRPr="00BA3A0D" w:rsidRDefault="00BA3A0D" w:rsidP="00BA3A0D">
      <w:pPr>
        <w:pStyle w:val="BodyText"/>
      </w:pPr>
      <w:bookmarkStart w:id="3" w:name="_GoBack"/>
      <w:bookmarkEnd w:id="3"/>
    </w:p>
    <w:sectPr w:rsidR="00BA3A0D" w:rsidRPr="00BA3A0D" w:rsidSect="00322684">
      <w:footerReference w:type="even" r:id="rId71"/>
      <w:footerReference w:type="default" r:id="rId72"/>
      <w:pgSz w:w="11907" w:h="16839" w:code="9"/>
      <w:pgMar w:top="1440" w:right="1800" w:bottom="1440" w:left="1800" w:header="720" w:footer="720" w:gutter="0"/>
      <w:pgNumType w:fmt="upperRoman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6647FF" w14:textId="77777777" w:rsidR="00EF438F" w:rsidRDefault="00EF438F">
      <w:r>
        <w:separator/>
      </w:r>
    </w:p>
    <w:p w14:paraId="32E4BA49" w14:textId="77777777" w:rsidR="00EF438F" w:rsidRDefault="00EF438F"/>
  </w:endnote>
  <w:endnote w:type="continuationSeparator" w:id="0">
    <w:p w14:paraId="0FBAB41A" w14:textId="77777777" w:rsidR="00EF438F" w:rsidRDefault="00EF438F">
      <w:r>
        <w:continuationSeparator/>
      </w:r>
    </w:p>
    <w:p w14:paraId="089C0B29" w14:textId="77777777" w:rsidR="00EF438F" w:rsidRDefault="00EF43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Bold">
    <w:panose1 w:val="020B0704020202020204"/>
    <w:charset w:val="00"/>
    <w:family w:val="roman"/>
    <w:notTrueType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50977C" w14:textId="77777777" w:rsidR="005013A7" w:rsidRDefault="005013A7" w:rsidP="000B1915">
    <w:pPr>
      <w:pStyle w:val="Footer"/>
      <w:pBdr>
        <w:top w:val="single" w:sz="4" w:space="1" w:color="auto"/>
      </w:pBdr>
      <w:tabs>
        <w:tab w:val="clear" w:pos="8640"/>
        <w:tab w:val="right" w:pos="8280"/>
      </w:tabs>
    </w:pPr>
    <w:r>
      <w:t xml:space="preserve">              </w:t>
    </w:r>
    <w:r>
      <w:fldChar w:fldCharType="begin"/>
    </w:r>
    <w:r>
      <w:instrText xml:space="preserve"> PAGE </w:instrText>
    </w:r>
    <w:r>
      <w:fldChar w:fldCharType="separate"/>
    </w:r>
    <w:r w:rsidR="00B271F8">
      <w:rPr>
        <w:noProof/>
      </w:rPr>
      <w:t>28</w:t>
    </w:r>
    <w:r>
      <w:rPr>
        <w:noProof/>
      </w:rPr>
      <w:fldChar w:fldCharType="end"/>
    </w:r>
    <w:r>
      <w:rPr>
        <w:noProof/>
      </w:rPr>
      <w:t xml:space="preserve">. </w:t>
    </w:r>
    <w:r>
      <w:fldChar w:fldCharType="begin"/>
    </w:r>
    <w:r>
      <w:instrText xml:space="preserve"> STYLEREF "Heading 1" \* MERGEFORMAT </w:instrText>
    </w:r>
    <w:r>
      <w:fldChar w:fldCharType="separate"/>
    </w:r>
    <w:r w:rsidR="00C46A5C">
      <w:rPr>
        <w:b w:val="0"/>
        <w:bCs/>
        <w:noProof/>
      </w:rPr>
      <w:t>Error! No text of specified style in document.</w:t>
    </w:r>
    <w:r>
      <w:rPr>
        <w:noProof/>
      </w:rPr>
      <w:fldChar w:fldCharType="end"/>
    </w:r>
  </w:p>
  <w:p w14:paraId="73D013B6" w14:textId="77777777" w:rsidR="005013A7" w:rsidRDefault="005013A7" w:rsidP="00322684">
    <w:pPr>
      <w:pStyle w:val="Footer"/>
      <w:pBdr>
        <w:top w:val="single" w:sz="4" w:space="1" w:color="auto"/>
      </w:pBdr>
      <w:tabs>
        <w:tab w:val="clear" w:pos="8640"/>
        <w:tab w:val="right" w:pos="8280"/>
      </w:tabs>
      <w:jc w:val="center"/>
    </w:pPr>
    <w:r>
      <w:rPr>
        <w:b w:val="0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6B183B" w14:textId="77777777" w:rsidR="005013A7" w:rsidRDefault="005013A7" w:rsidP="00F51DB4">
    <w:pPr>
      <w:pStyle w:val="Footer"/>
      <w:pBdr>
        <w:top w:val="single" w:sz="4" w:space="1" w:color="auto"/>
      </w:pBdr>
      <w:tabs>
        <w:tab w:val="clear" w:pos="8640"/>
        <w:tab w:val="right" w:pos="8280"/>
      </w:tabs>
    </w:pPr>
    <w:r>
      <w:t xml:space="preserve">                  </w:t>
    </w:r>
    <w:r>
      <w:fldChar w:fldCharType="begin"/>
    </w:r>
    <w:r>
      <w:instrText xml:space="preserve"> PAGE </w:instrText>
    </w:r>
    <w:r>
      <w:fldChar w:fldCharType="separate"/>
    </w:r>
    <w:r w:rsidR="00B271F8">
      <w:rPr>
        <w:noProof/>
      </w:rPr>
      <w:t>27</w:t>
    </w:r>
    <w:r>
      <w:rPr>
        <w:noProof/>
      </w:rPr>
      <w:fldChar w:fldCharType="end"/>
    </w:r>
    <w:r>
      <w:rPr>
        <w:noProof/>
      </w:rPr>
      <w:t xml:space="preserve">. </w:t>
    </w:r>
    <w:r>
      <w:fldChar w:fldCharType="begin"/>
    </w:r>
    <w:r>
      <w:instrText xml:space="preserve"> STYLEREF "Heading 1" \* MERGEFORMAT </w:instrText>
    </w:r>
    <w:r>
      <w:fldChar w:fldCharType="separate"/>
    </w:r>
    <w:r w:rsidR="00C46A5C">
      <w:rPr>
        <w:b w:val="0"/>
        <w:bCs/>
        <w:noProof/>
      </w:rPr>
      <w:t>Error! No text of specified style in document.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27D71C" w14:textId="77777777" w:rsidR="005013A7" w:rsidRPr="00BB17AD" w:rsidRDefault="005013A7" w:rsidP="00BB17A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066461" w14:textId="77777777" w:rsidR="005013A7" w:rsidRPr="00BB17AD" w:rsidRDefault="005013A7" w:rsidP="00BB17A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D1E27E" w14:textId="77777777" w:rsidR="00EF438F" w:rsidRDefault="00EF438F">
      <w:r>
        <w:separator/>
      </w:r>
    </w:p>
    <w:p w14:paraId="75EAB23E" w14:textId="77777777" w:rsidR="00EF438F" w:rsidRDefault="00EF438F"/>
  </w:footnote>
  <w:footnote w:type="continuationSeparator" w:id="0">
    <w:p w14:paraId="6A3AF1E6" w14:textId="77777777" w:rsidR="00EF438F" w:rsidRDefault="00EF438F">
      <w:r>
        <w:continuationSeparator/>
      </w:r>
    </w:p>
    <w:p w14:paraId="725EEFB3" w14:textId="77777777" w:rsidR="00EF438F" w:rsidRDefault="00EF43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EF565" w14:textId="77777777" w:rsidR="005013A7" w:rsidRDefault="005013A7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012021" w14:textId="77777777" w:rsidR="005013A7" w:rsidRDefault="005013A7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D"/>
    <w:multiLevelType w:val="singleLevel"/>
    <w:tmpl w:val="7A0A3CB2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1" w15:restartNumberingAfterBreak="0">
    <w:nsid w:val="FFFFFF7E"/>
    <w:multiLevelType w:val="singleLevel"/>
    <w:tmpl w:val="D062D23E"/>
    <w:lvl w:ilvl="0">
      <w:start w:val="1"/>
      <w:numFmt w:val="lowerRoman"/>
      <w:pStyle w:val="ListNumber3"/>
      <w:lvlText w:val="%1."/>
      <w:lvlJc w:val="right"/>
      <w:pPr>
        <w:tabs>
          <w:tab w:val="num" w:pos="2232"/>
        </w:tabs>
        <w:ind w:left="2232" w:hanging="259"/>
      </w:pPr>
      <w:rPr>
        <w:rFonts w:hint="default"/>
        <w:color w:val="E31837"/>
      </w:rPr>
    </w:lvl>
  </w:abstractNum>
  <w:abstractNum w:abstractNumId="2" w15:restartNumberingAfterBreak="0">
    <w:nsid w:val="FFFFFF7F"/>
    <w:multiLevelType w:val="singleLevel"/>
    <w:tmpl w:val="7206CD94"/>
    <w:lvl w:ilvl="0">
      <w:start w:val="1"/>
      <w:numFmt w:val="lowerLetter"/>
      <w:pStyle w:val="ListNumber2"/>
      <w:lvlText w:val="%1."/>
      <w:lvlJc w:val="left"/>
      <w:pPr>
        <w:ind w:left="180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 w15:restartNumberingAfterBreak="0">
    <w:nsid w:val="FFFFFF83"/>
    <w:multiLevelType w:val="singleLevel"/>
    <w:tmpl w:val="7E94633A"/>
    <w:lvl w:ilvl="0">
      <w:start w:val="1"/>
      <w:numFmt w:val="bullet"/>
      <w:pStyle w:val="ListBullet2"/>
      <w:lvlText w:val="-"/>
      <w:lvlJc w:val="left"/>
      <w:pPr>
        <w:ind w:left="1440" w:hanging="360"/>
      </w:pPr>
      <w:rPr>
        <w:rFonts w:ascii="Adobe Caslon Pro Bold" w:hAnsi="Adobe Caslon Pro Bold" w:hint="default"/>
        <w:color w:val="E31837"/>
        <w:sz w:val="24"/>
      </w:rPr>
    </w:lvl>
  </w:abstractNum>
  <w:abstractNum w:abstractNumId="4" w15:restartNumberingAfterBreak="0">
    <w:nsid w:val="FFFFFF88"/>
    <w:multiLevelType w:val="singleLevel"/>
    <w:tmpl w:val="1D70C1C6"/>
    <w:lvl w:ilvl="0">
      <w:start w:val="1"/>
      <w:numFmt w:val="decimal"/>
      <w:pStyle w:val="TableListNumber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0B9F0394"/>
    <w:multiLevelType w:val="multilevel"/>
    <w:tmpl w:val="DEF04C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3537825"/>
    <w:multiLevelType w:val="hybridMultilevel"/>
    <w:tmpl w:val="C9EC0D4E"/>
    <w:lvl w:ilvl="0" w:tplc="5FF0D7FA">
      <w:start w:val="1"/>
      <w:numFmt w:val="bullet"/>
      <w:pStyle w:val="Warning"/>
      <w:lvlText w:val=""/>
      <w:lvlJc w:val="left"/>
      <w:pPr>
        <w:tabs>
          <w:tab w:val="num" w:pos="1080"/>
        </w:tabs>
        <w:ind w:left="1080" w:hanging="504"/>
      </w:pPr>
      <w:rPr>
        <w:rFonts w:ascii="Webdings" w:hAnsi="Webdings" w:hint="default"/>
        <w:b w:val="0"/>
        <w:i w:val="0"/>
        <w:color w:val="FF0000"/>
        <w:sz w:val="44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5C022B8"/>
    <w:multiLevelType w:val="hybridMultilevel"/>
    <w:tmpl w:val="BE1A6664"/>
    <w:lvl w:ilvl="0" w:tplc="9D566978">
      <w:start w:val="1"/>
      <w:numFmt w:val="bullet"/>
      <w:pStyle w:val="NoteHeading"/>
      <w:lvlText w:val=""/>
      <w:lvlJc w:val="left"/>
      <w:pPr>
        <w:tabs>
          <w:tab w:val="num" w:pos="1080"/>
        </w:tabs>
        <w:ind w:left="1080" w:hanging="504"/>
      </w:pPr>
      <w:rPr>
        <w:rFonts w:ascii="Webdings" w:hAnsi="Webdings" w:hint="default"/>
        <w:b/>
        <w:i w:val="0"/>
        <w:color w:val="0F1177"/>
        <w:sz w:val="4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245FC4"/>
    <w:multiLevelType w:val="multilevel"/>
    <w:tmpl w:val="77C2E5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CBC1B59"/>
    <w:multiLevelType w:val="multilevel"/>
    <w:tmpl w:val="B4022B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4D37540"/>
    <w:multiLevelType w:val="multilevel"/>
    <w:tmpl w:val="D5C80A88"/>
    <w:lvl w:ilvl="0">
      <w:start w:val="1"/>
      <w:numFmt w:val="none"/>
      <w:pStyle w:val="BodyText2"/>
      <w:lvlText w:val="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umber1"/>
      <w:lvlText w:val="%2.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2">
      <w:start w:val="1"/>
      <w:numFmt w:val="lowerLetter"/>
      <w:pStyle w:val="Number2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lowerRoman"/>
      <w:pStyle w:val="Number3"/>
      <w:lvlText w:val="%4."/>
      <w:lvlJc w:val="left"/>
      <w:pPr>
        <w:ind w:left="223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26222B41"/>
    <w:multiLevelType w:val="multilevel"/>
    <w:tmpl w:val="48F42EC6"/>
    <w:lvl w:ilvl="0">
      <w:start w:val="1"/>
      <w:numFmt w:val="decimal"/>
      <w:pStyle w:val="Heading1"/>
      <w:suff w:val="space"/>
      <w:lvlText w:val="%1"/>
      <w:lvlJc w:val="left"/>
      <w:pPr>
        <w:ind w:left="0" w:firstLine="0"/>
      </w:pPr>
      <w:rPr>
        <w:rFonts w:hint="default"/>
        <w:sz w:val="64"/>
        <w:szCs w:val="64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2160"/>
        </w:tabs>
        <w:ind w:left="0" w:firstLine="0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6719"/>
        </w:tabs>
        <w:ind w:left="3119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2BF50EEC"/>
    <w:multiLevelType w:val="multilevel"/>
    <w:tmpl w:val="6C7681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1EE24E2"/>
    <w:multiLevelType w:val="multilevel"/>
    <w:tmpl w:val="C4B4D6C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vanish w:val="0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080" w:hanging="108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3040"/>
        </w:tabs>
        <w:ind w:left="23040" w:hanging="23040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355C59EB"/>
    <w:multiLevelType w:val="multilevel"/>
    <w:tmpl w:val="C21E7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66A30D6"/>
    <w:multiLevelType w:val="multilevel"/>
    <w:tmpl w:val="4094FEF8"/>
    <w:lvl w:ilvl="0">
      <w:start w:val="1"/>
      <w:numFmt w:val="upperRoman"/>
      <w:pStyle w:val="Apendixsection"/>
      <w:lvlText w:val="A-%1"/>
      <w:lvlJc w:val="left"/>
      <w:pPr>
        <w:tabs>
          <w:tab w:val="num" w:pos="1170"/>
        </w:tabs>
        <w:ind w:left="450" w:hanging="360"/>
      </w:pPr>
      <w:rPr>
        <w:rFonts w:hint="default"/>
      </w:rPr>
    </w:lvl>
    <w:lvl w:ilvl="1">
      <w:start w:val="1"/>
      <w:numFmt w:val="upperRoman"/>
      <w:lvlText w:val="%1-%2"/>
      <w:lvlJc w:val="left"/>
      <w:pPr>
        <w:tabs>
          <w:tab w:val="num" w:pos="144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6" w15:restartNumberingAfterBreak="0">
    <w:nsid w:val="38F85369"/>
    <w:multiLevelType w:val="hybridMultilevel"/>
    <w:tmpl w:val="D370EAA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C029E3"/>
    <w:multiLevelType w:val="hybridMultilevel"/>
    <w:tmpl w:val="AC04C61C"/>
    <w:lvl w:ilvl="0" w:tplc="A6489156">
      <w:start w:val="1"/>
      <w:numFmt w:val="decimal"/>
      <w:pStyle w:val="ListNumber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64B0186"/>
    <w:multiLevelType w:val="multilevel"/>
    <w:tmpl w:val="4232F3B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54046CC6"/>
    <w:multiLevelType w:val="multilevel"/>
    <w:tmpl w:val="AC76B4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egoe UI" w:eastAsia="Times New Roman" w:hAnsi="Segoe UI" w:cs="Segoe UI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93930B0"/>
    <w:multiLevelType w:val="hybridMultilevel"/>
    <w:tmpl w:val="1D8A99A6"/>
    <w:lvl w:ilvl="0" w:tplc="A9DA8556">
      <w:start w:val="1"/>
      <w:numFmt w:val="bullet"/>
      <w:pStyle w:val="TableListBullet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626CC6"/>
    <w:multiLevelType w:val="hybridMultilevel"/>
    <w:tmpl w:val="FA2E7B26"/>
    <w:lvl w:ilvl="0" w:tplc="40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601601"/>
    <w:multiLevelType w:val="hybridMultilevel"/>
    <w:tmpl w:val="593E12B8"/>
    <w:lvl w:ilvl="0" w:tplc="694E4AD6">
      <w:start w:val="1"/>
      <w:numFmt w:val="bullet"/>
      <w:pStyle w:val="ListBullet3"/>
      <w:lvlText w:val=""/>
      <w:lvlJc w:val="left"/>
      <w:pPr>
        <w:ind w:left="1080" w:hanging="360"/>
      </w:pPr>
      <w:rPr>
        <w:rFonts w:ascii="Wingdings" w:hAnsi="Wingdings" w:hint="default"/>
        <w:color w:val="E31837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5D723E6"/>
    <w:multiLevelType w:val="multilevel"/>
    <w:tmpl w:val="F5F07B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egoe UI" w:eastAsia="Times New Roman" w:hAnsi="Segoe UI" w:cs="Segoe UI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8CA4C52"/>
    <w:multiLevelType w:val="multilevel"/>
    <w:tmpl w:val="397CC44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74A05C26"/>
    <w:multiLevelType w:val="hybridMultilevel"/>
    <w:tmpl w:val="41FA9BD0"/>
    <w:lvl w:ilvl="0" w:tplc="18B8C526">
      <w:start w:val="1"/>
      <w:numFmt w:val="bullet"/>
      <w:pStyle w:val="ListBullet1"/>
      <w:lvlText w:val=""/>
      <w:lvlJc w:val="left"/>
      <w:pPr>
        <w:tabs>
          <w:tab w:val="num" w:pos="1008"/>
        </w:tabs>
        <w:ind w:left="1008" w:hanging="360"/>
      </w:pPr>
      <w:rPr>
        <w:rFonts w:ascii="Wingdings" w:hAnsi="Wingdings" w:hint="default"/>
        <w:color w:val="E31837"/>
        <w:sz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7130D5"/>
    <w:multiLevelType w:val="multilevel"/>
    <w:tmpl w:val="0A5603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73D3D7C"/>
    <w:multiLevelType w:val="multilevel"/>
    <w:tmpl w:val="FC48F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A2958F3"/>
    <w:multiLevelType w:val="multilevel"/>
    <w:tmpl w:val="732847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0"/>
  </w:num>
  <w:num w:numId="3">
    <w:abstractNumId w:val="3"/>
  </w:num>
  <w:num w:numId="4">
    <w:abstractNumId w:val="4"/>
  </w:num>
  <w:num w:numId="5">
    <w:abstractNumId w:val="25"/>
  </w:num>
  <w:num w:numId="6">
    <w:abstractNumId w:val="15"/>
  </w:num>
  <w:num w:numId="7">
    <w:abstractNumId w:val="13"/>
  </w:num>
  <w:num w:numId="8">
    <w:abstractNumId w:val="11"/>
  </w:num>
  <w:num w:numId="9">
    <w:abstractNumId w:val="7"/>
  </w:num>
  <w:num w:numId="10">
    <w:abstractNumId w:val="6"/>
  </w:num>
  <w:num w:numId="11">
    <w:abstractNumId w:val="0"/>
  </w:num>
  <w:num w:numId="12">
    <w:abstractNumId w:val="10"/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</w:num>
  <w:num w:numId="15">
    <w:abstractNumId w:val="17"/>
  </w:num>
  <w:num w:numId="16">
    <w:abstractNumId w:val="2"/>
    <w:lvlOverride w:ilvl="0">
      <w:startOverride w:val="1"/>
    </w:lvlOverride>
  </w:num>
  <w:num w:numId="17">
    <w:abstractNumId w:val="16"/>
  </w:num>
  <w:num w:numId="18">
    <w:abstractNumId w:val="21"/>
  </w:num>
  <w:num w:numId="19">
    <w:abstractNumId w:val="23"/>
  </w:num>
  <w:num w:numId="20">
    <w:abstractNumId w:val="27"/>
  </w:num>
  <w:num w:numId="21">
    <w:abstractNumId w:val="19"/>
  </w:num>
  <w:num w:numId="22">
    <w:abstractNumId w:val="14"/>
  </w:num>
  <w:num w:numId="23">
    <w:abstractNumId w:val="28"/>
  </w:num>
  <w:num w:numId="24">
    <w:abstractNumId w:val="28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25">
    <w:abstractNumId w:val="12"/>
  </w:num>
  <w:num w:numId="26">
    <w:abstractNumId w:val="26"/>
  </w:num>
  <w:num w:numId="27">
    <w:abstractNumId w:val="5"/>
  </w:num>
  <w:num w:numId="28">
    <w:abstractNumId w:val="8"/>
  </w:num>
  <w:num w:numId="29">
    <w:abstractNumId w:val="24"/>
  </w:num>
  <w:num w:numId="30">
    <w:abstractNumId w:val="9"/>
  </w:num>
  <w:num w:numId="31">
    <w:abstractNumId w:val="1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activeWritingStyle w:appName="MSWord" w:lang="en-US" w:vendorID="64" w:dllVersion="5" w:nlCheck="1" w:checkStyle="1"/>
  <w:activeWritingStyle w:appName="MSWord" w:lang="en-GB" w:vendorID="64" w:dllVersion="5" w:nlCheck="1" w:checkStyle="1"/>
  <w:activeWritingStyle w:appName="MSWord" w:lang="en-US" w:vendorID="64" w:dllVersion="6" w:nlCheck="1" w:checkStyle="1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AU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A3C5A"/>
    <w:rsid w:val="00004E99"/>
    <w:rsid w:val="000150EA"/>
    <w:rsid w:val="000237C0"/>
    <w:rsid w:val="00025088"/>
    <w:rsid w:val="0002630D"/>
    <w:rsid w:val="00026DB2"/>
    <w:rsid w:val="00031438"/>
    <w:rsid w:val="00033B5A"/>
    <w:rsid w:val="0003670A"/>
    <w:rsid w:val="000375E7"/>
    <w:rsid w:val="00037794"/>
    <w:rsid w:val="000418D9"/>
    <w:rsid w:val="00061018"/>
    <w:rsid w:val="000648EB"/>
    <w:rsid w:val="00072DC2"/>
    <w:rsid w:val="00073478"/>
    <w:rsid w:val="000760A2"/>
    <w:rsid w:val="0007766C"/>
    <w:rsid w:val="00081759"/>
    <w:rsid w:val="000847DE"/>
    <w:rsid w:val="00087538"/>
    <w:rsid w:val="00090581"/>
    <w:rsid w:val="00092216"/>
    <w:rsid w:val="00095E99"/>
    <w:rsid w:val="000B0A81"/>
    <w:rsid w:val="000B1915"/>
    <w:rsid w:val="000B1B55"/>
    <w:rsid w:val="000C14ED"/>
    <w:rsid w:val="000C1FFA"/>
    <w:rsid w:val="000C70FB"/>
    <w:rsid w:val="000D3AFE"/>
    <w:rsid w:val="000D5EC2"/>
    <w:rsid w:val="000D7D64"/>
    <w:rsid w:val="000E1037"/>
    <w:rsid w:val="000E110A"/>
    <w:rsid w:val="000E68B8"/>
    <w:rsid w:val="000F045A"/>
    <w:rsid w:val="000F4907"/>
    <w:rsid w:val="000F49CF"/>
    <w:rsid w:val="000F72FE"/>
    <w:rsid w:val="00101D12"/>
    <w:rsid w:val="00111042"/>
    <w:rsid w:val="0011349B"/>
    <w:rsid w:val="001143A1"/>
    <w:rsid w:val="00117231"/>
    <w:rsid w:val="001224E0"/>
    <w:rsid w:val="00127850"/>
    <w:rsid w:val="00127C38"/>
    <w:rsid w:val="00130533"/>
    <w:rsid w:val="00137086"/>
    <w:rsid w:val="00137E71"/>
    <w:rsid w:val="001404E2"/>
    <w:rsid w:val="00143BCB"/>
    <w:rsid w:val="001466D8"/>
    <w:rsid w:val="001542BA"/>
    <w:rsid w:val="0015598D"/>
    <w:rsid w:val="00161ADA"/>
    <w:rsid w:val="001629FD"/>
    <w:rsid w:val="00163BF4"/>
    <w:rsid w:val="0016740C"/>
    <w:rsid w:val="00172CB4"/>
    <w:rsid w:val="00174C02"/>
    <w:rsid w:val="00174DAB"/>
    <w:rsid w:val="00176721"/>
    <w:rsid w:val="00180B88"/>
    <w:rsid w:val="00186769"/>
    <w:rsid w:val="00190C1A"/>
    <w:rsid w:val="00191004"/>
    <w:rsid w:val="0019209A"/>
    <w:rsid w:val="00195C56"/>
    <w:rsid w:val="0019718E"/>
    <w:rsid w:val="001A12BE"/>
    <w:rsid w:val="001A6699"/>
    <w:rsid w:val="001B01B2"/>
    <w:rsid w:val="001B0426"/>
    <w:rsid w:val="001B3935"/>
    <w:rsid w:val="001C1D4D"/>
    <w:rsid w:val="001C283F"/>
    <w:rsid w:val="001C405B"/>
    <w:rsid w:val="001D1B53"/>
    <w:rsid w:val="001D62FD"/>
    <w:rsid w:val="001F08EA"/>
    <w:rsid w:val="001F1483"/>
    <w:rsid w:val="001F6954"/>
    <w:rsid w:val="001F7E9C"/>
    <w:rsid w:val="00202F9B"/>
    <w:rsid w:val="002033A8"/>
    <w:rsid w:val="00203D31"/>
    <w:rsid w:val="00216267"/>
    <w:rsid w:val="00221ABD"/>
    <w:rsid w:val="00223DC2"/>
    <w:rsid w:val="00233EF2"/>
    <w:rsid w:val="0023736F"/>
    <w:rsid w:val="00247012"/>
    <w:rsid w:val="00251799"/>
    <w:rsid w:val="002555E9"/>
    <w:rsid w:val="00255B24"/>
    <w:rsid w:val="00257B03"/>
    <w:rsid w:val="00257C84"/>
    <w:rsid w:val="002618BA"/>
    <w:rsid w:val="0027493A"/>
    <w:rsid w:val="002857D4"/>
    <w:rsid w:val="002917BD"/>
    <w:rsid w:val="00291F62"/>
    <w:rsid w:val="002A0844"/>
    <w:rsid w:val="002A377F"/>
    <w:rsid w:val="002A6F3B"/>
    <w:rsid w:val="002A6FA4"/>
    <w:rsid w:val="002A7A47"/>
    <w:rsid w:val="002B74C9"/>
    <w:rsid w:val="002B7D54"/>
    <w:rsid w:val="002C1049"/>
    <w:rsid w:val="002C21F5"/>
    <w:rsid w:val="002C403D"/>
    <w:rsid w:val="002C753F"/>
    <w:rsid w:val="002D1DF0"/>
    <w:rsid w:val="002D2B78"/>
    <w:rsid w:val="002E2FBB"/>
    <w:rsid w:val="002E59CD"/>
    <w:rsid w:val="002E6D11"/>
    <w:rsid w:val="002F0EDA"/>
    <w:rsid w:val="002F0EF0"/>
    <w:rsid w:val="002F1883"/>
    <w:rsid w:val="002F4FB1"/>
    <w:rsid w:val="002F7159"/>
    <w:rsid w:val="00304612"/>
    <w:rsid w:val="0031014D"/>
    <w:rsid w:val="003103EF"/>
    <w:rsid w:val="00313B02"/>
    <w:rsid w:val="003167AA"/>
    <w:rsid w:val="00322518"/>
    <w:rsid w:val="003225C8"/>
    <w:rsid w:val="00322684"/>
    <w:rsid w:val="0032376D"/>
    <w:rsid w:val="00323AEE"/>
    <w:rsid w:val="0033190F"/>
    <w:rsid w:val="00334EBD"/>
    <w:rsid w:val="0034372C"/>
    <w:rsid w:val="00344DFB"/>
    <w:rsid w:val="0034701C"/>
    <w:rsid w:val="00355C2C"/>
    <w:rsid w:val="003657DB"/>
    <w:rsid w:val="00372013"/>
    <w:rsid w:val="00380174"/>
    <w:rsid w:val="00382660"/>
    <w:rsid w:val="00384F55"/>
    <w:rsid w:val="003910C0"/>
    <w:rsid w:val="0039151E"/>
    <w:rsid w:val="00391540"/>
    <w:rsid w:val="0039162F"/>
    <w:rsid w:val="003A1767"/>
    <w:rsid w:val="003B441C"/>
    <w:rsid w:val="003B5330"/>
    <w:rsid w:val="003B65CA"/>
    <w:rsid w:val="003C048D"/>
    <w:rsid w:val="003C0606"/>
    <w:rsid w:val="003C428D"/>
    <w:rsid w:val="003C5750"/>
    <w:rsid w:val="003C6961"/>
    <w:rsid w:val="003C75EC"/>
    <w:rsid w:val="003D1F35"/>
    <w:rsid w:val="003D3FD5"/>
    <w:rsid w:val="003E0B79"/>
    <w:rsid w:val="003E744E"/>
    <w:rsid w:val="003F0A10"/>
    <w:rsid w:val="003F3741"/>
    <w:rsid w:val="003F4424"/>
    <w:rsid w:val="003F4775"/>
    <w:rsid w:val="003F66EF"/>
    <w:rsid w:val="003F6FBA"/>
    <w:rsid w:val="0040094D"/>
    <w:rsid w:val="00400B2A"/>
    <w:rsid w:val="00405F8B"/>
    <w:rsid w:val="004176C4"/>
    <w:rsid w:val="00425EA5"/>
    <w:rsid w:val="00430F33"/>
    <w:rsid w:val="0043753E"/>
    <w:rsid w:val="00437963"/>
    <w:rsid w:val="00437C5B"/>
    <w:rsid w:val="004424B2"/>
    <w:rsid w:val="0045071F"/>
    <w:rsid w:val="00450FA4"/>
    <w:rsid w:val="004526B7"/>
    <w:rsid w:val="00452D2E"/>
    <w:rsid w:val="00455FAD"/>
    <w:rsid w:val="0047492A"/>
    <w:rsid w:val="00477488"/>
    <w:rsid w:val="0048576C"/>
    <w:rsid w:val="00486C1B"/>
    <w:rsid w:val="00490D28"/>
    <w:rsid w:val="004913D7"/>
    <w:rsid w:val="0049712B"/>
    <w:rsid w:val="004A0916"/>
    <w:rsid w:val="004A3107"/>
    <w:rsid w:val="004B557B"/>
    <w:rsid w:val="004C2830"/>
    <w:rsid w:val="004C52AD"/>
    <w:rsid w:val="004D258D"/>
    <w:rsid w:val="004D40B6"/>
    <w:rsid w:val="004D44CC"/>
    <w:rsid w:val="004D5676"/>
    <w:rsid w:val="004D7925"/>
    <w:rsid w:val="004E16D0"/>
    <w:rsid w:val="004E1991"/>
    <w:rsid w:val="004E7018"/>
    <w:rsid w:val="004F0AC7"/>
    <w:rsid w:val="004F7E8E"/>
    <w:rsid w:val="0050086F"/>
    <w:rsid w:val="005013A7"/>
    <w:rsid w:val="00503848"/>
    <w:rsid w:val="00503ACB"/>
    <w:rsid w:val="005173D6"/>
    <w:rsid w:val="005208D2"/>
    <w:rsid w:val="00522FB9"/>
    <w:rsid w:val="00525DFE"/>
    <w:rsid w:val="0053054A"/>
    <w:rsid w:val="00530E0F"/>
    <w:rsid w:val="00532871"/>
    <w:rsid w:val="0053362A"/>
    <w:rsid w:val="005402E0"/>
    <w:rsid w:val="0054065A"/>
    <w:rsid w:val="005441A8"/>
    <w:rsid w:val="005506EE"/>
    <w:rsid w:val="00551758"/>
    <w:rsid w:val="00554212"/>
    <w:rsid w:val="0055551A"/>
    <w:rsid w:val="00567AED"/>
    <w:rsid w:val="00571BF9"/>
    <w:rsid w:val="005731E5"/>
    <w:rsid w:val="00584A7D"/>
    <w:rsid w:val="00585DF6"/>
    <w:rsid w:val="005920B1"/>
    <w:rsid w:val="00593C0D"/>
    <w:rsid w:val="005A5D10"/>
    <w:rsid w:val="005C1839"/>
    <w:rsid w:val="005D40A5"/>
    <w:rsid w:val="005E1B08"/>
    <w:rsid w:val="005E5A5F"/>
    <w:rsid w:val="005F035A"/>
    <w:rsid w:val="005F0C5D"/>
    <w:rsid w:val="005F12EA"/>
    <w:rsid w:val="005F24B0"/>
    <w:rsid w:val="005F4C98"/>
    <w:rsid w:val="005F6322"/>
    <w:rsid w:val="0060157E"/>
    <w:rsid w:val="00601AC8"/>
    <w:rsid w:val="00602562"/>
    <w:rsid w:val="006034BE"/>
    <w:rsid w:val="00604030"/>
    <w:rsid w:val="006064C4"/>
    <w:rsid w:val="00610C21"/>
    <w:rsid w:val="00613D30"/>
    <w:rsid w:val="00621584"/>
    <w:rsid w:val="00625358"/>
    <w:rsid w:val="00626774"/>
    <w:rsid w:val="00626DFF"/>
    <w:rsid w:val="00630075"/>
    <w:rsid w:val="00634298"/>
    <w:rsid w:val="00651F25"/>
    <w:rsid w:val="00652185"/>
    <w:rsid w:val="00656407"/>
    <w:rsid w:val="006632F7"/>
    <w:rsid w:val="006753B4"/>
    <w:rsid w:val="006755C2"/>
    <w:rsid w:val="0068107C"/>
    <w:rsid w:val="00692353"/>
    <w:rsid w:val="006933AE"/>
    <w:rsid w:val="006A2F18"/>
    <w:rsid w:val="006A4273"/>
    <w:rsid w:val="006B0A41"/>
    <w:rsid w:val="006B0B43"/>
    <w:rsid w:val="006B3D4B"/>
    <w:rsid w:val="006B4957"/>
    <w:rsid w:val="006C33C4"/>
    <w:rsid w:val="006C5008"/>
    <w:rsid w:val="006D356B"/>
    <w:rsid w:val="006E0822"/>
    <w:rsid w:val="006E0D68"/>
    <w:rsid w:val="006E2256"/>
    <w:rsid w:val="006E2B56"/>
    <w:rsid w:val="006E2D9E"/>
    <w:rsid w:val="006E47F4"/>
    <w:rsid w:val="006E4DFA"/>
    <w:rsid w:val="006F71C0"/>
    <w:rsid w:val="007005E4"/>
    <w:rsid w:val="0070165A"/>
    <w:rsid w:val="007053DB"/>
    <w:rsid w:val="00710D0E"/>
    <w:rsid w:val="00711D51"/>
    <w:rsid w:val="00717B04"/>
    <w:rsid w:val="007240FD"/>
    <w:rsid w:val="0073419C"/>
    <w:rsid w:val="00737D59"/>
    <w:rsid w:val="00740C9A"/>
    <w:rsid w:val="00740EDD"/>
    <w:rsid w:val="0075651E"/>
    <w:rsid w:val="0075659D"/>
    <w:rsid w:val="00756CC8"/>
    <w:rsid w:val="007602FC"/>
    <w:rsid w:val="00763EC9"/>
    <w:rsid w:val="0076402F"/>
    <w:rsid w:val="007827E9"/>
    <w:rsid w:val="00783A4D"/>
    <w:rsid w:val="00784384"/>
    <w:rsid w:val="007909E3"/>
    <w:rsid w:val="00791838"/>
    <w:rsid w:val="00796EA3"/>
    <w:rsid w:val="007A0D95"/>
    <w:rsid w:val="007A3049"/>
    <w:rsid w:val="007B281D"/>
    <w:rsid w:val="007B55BE"/>
    <w:rsid w:val="007B5699"/>
    <w:rsid w:val="007B5DC1"/>
    <w:rsid w:val="007B6D00"/>
    <w:rsid w:val="007C06C0"/>
    <w:rsid w:val="007D44DB"/>
    <w:rsid w:val="007D7230"/>
    <w:rsid w:val="007D7BA1"/>
    <w:rsid w:val="007E0E38"/>
    <w:rsid w:val="007E1F6B"/>
    <w:rsid w:val="007F52CD"/>
    <w:rsid w:val="007F5FF3"/>
    <w:rsid w:val="007F7BA3"/>
    <w:rsid w:val="00804454"/>
    <w:rsid w:val="00804FBF"/>
    <w:rsid w:val="00810443"/>
    <w:rsid w:val="00813BDC"/>
    <w:rsid w:val="008228CA"/>
    <w:rsid w:val="0083004D"/>
    <w:rsid w:val="0083492C"/>
    <w:rsid w:val="00834DB3"/>
    <w:rsid w:val="0083504A"/>
    <w:rsid w:val="00836524"/>
    <w:rsid w:val="00840063"/>
    <w:rsid w:val="008400D5"/>
    <w:rsid w:val="00841675"/>
    <w:rsid w:val="0084475A"/>
    <w:rsid w:val="00844882"/>
    <w:rsid w:val="0084623A"/>
    <w:rsid w:val="008512E2"/>
    <w:rsid w:val="008553B9"/>
    <w:rsid w:val="00866163"/>
    <w:rsid w:val="008818FD"/>
    <w:rsid w:val="00881A09"/>
    <w:rsid w:val="00881C35"/>
    <w:rsid w:val="008877C7"/>
    <w:rsid w:val="00890F51"/>
    <w:rsid w:val="008A0CD6"/>
    <w:rsid w:val="008A15B9"/>
    <w:rsid w:val="008A1B09"/>
    <w:rsid w:val="008A421B"/>
    <w:rsid w:val="008A4C2F"/>
    <w:rsid w:val="008A7E5C"/>
    <w:rsid w:val="008B1EF0"/>
    <w:rsid w:val="008B3A9E"/>
    <w:rsid w:val="008C1735"/>
    <w:rsid w:val="008C20A2"/>
    <w:rsid w:val="008C36DB"/>
    <w:rsid w:val="008C637D"/>
    <w:rsid w:val="008E3D1A"/>
    <w:rsid w:val="008F40C5"/>
    <w:rsid w:val="008F54D7"/>
    <w:rsid w:val="00901622"/>
    <w:rsid w:val="00903217"/>
    <w:rsid w:val="00904283"/>
    <w:rsid w:val="0091053A"/>
    <w:rsid w:val="009129CF"/>
    <w:rsid w:val="00914887"/>
    <w:rsid w:val="0091556F"/>
    <w:rsid w:val="0091583A"/>
    <w:rsid w:val="009214DB"/>
    <w:rsid w:val="00924117"/>
    <w:rsid w:val="00926696"/>
    <w:rsid w:val="00926D01"/>
    <w:rsid w:val="0093123C"/>
    <w:rsid w:val="009316D8"/>
    <w:rsid w:val="00934724"/>
    <w:rsid w:val="009358E7"/>
    <w:rsid w:val="00935E07"/>
    <w:rsid w:val="00937E25"/>
    <w:rsid w:val="0094056D"/>
    <w:rsid w:val="0094140E"/>
    <w:rsid w:val="00945DFA"/>
    <w:rsid w:val="0098392D"/>
    <w:rsid w:val="00983C57"/>
    <w:rsid w:val="0099582D"/>
    <w:rsid w:val="00997FA5"/>
    <w:rsid w:val="009A14BD"/>
    <w:rsid w:val="009B055E"/>
    <w:rsid w:val="009B4924"/>
    <w:rsid w:val="009B5264"/>
    <w:rsid w:val="009D0C19"/>
    <w:rsid w:val="009E7794"/>
    <w:rsid w:val="009F56AE"/>
    <w:rsid w:val="009F69F3"/>
    <w:rsid w:val="00A03B92"/>
    <w:rsid w:val="00A05469"/>
    <w:rsid w:val="00A07D4A"/>
    <w:rsid w:val="00A1343C"/>
    <w:rsid w:val="00A13572"/>
    <w:rsid w:val="00A138BC"/>
    <w:rsid w:val="00A17A29"/>
    <w:rsid w:val="00A2056F"/>
    <w:rsid w:val="00A24377"/>
    <w:rsid w:val="00A26EB4"/>
    <w:rsid w:val="00A3184B"/>
    <w:rsid w:val="00A31CB8"/>
    <w:rsid w:val="00A323A4"/>
    <w:rsid w:val="00A34859"/>
    <w:rsid w:val="00A35B30"/>
    <w:rsid w:val="00A37F5F"/>
    <w:rsid w:val="00A40FE5"/>
    <w:rsid w:val="00A45D71"/>
    <w:rsid w:val="00A46729"/>
    <w:rsid w:val="00A476B2"/>
    <w:rsid w:val="00A5225B"/>
    <w:rsid w:val="00A57854"/>
    <w:rsid w:val="00A60C08"/>
    <w:rsid w:val="00A64EFD"/>
    <w:rsid w:val="00A70D78"/>
    <w:rsid w:val="00A743C9"/>
    <w:rsid w:val="00A771FA"/>
    <w:rsid w:val="00A77FDB"/>
    <w:rsid w:val="00A84EAC"/>
    <w:rsid w:val="00A90053"/>
    <w:rsid w:val="00A92F70"/>
    <w:rsid w:val="00A939CA"/>
    <w:rsid w:val="00A939F5"/>
    <w:rsid w:val="00A964F9"/>
    <w:rsid w:val="00A97112"/>
    <w:rsid w:val="00A973CA"/>
    <w:rsid w:val="00AA0D70"/>
    <w:rsid w:val="00AA3C5A"/>
    <w:rsid w:val="00AB0306"/>
    <w:rsid w:val="00AB196B"/>
    <w:rsid w:val="00AB5569"/>
    <w:rsid w:val="00AB5B83"/>
    <w:rsid w:val="00AB6B3E"/>
    <w:rsid w:val="00AC0CEA"/>
    <w:rsid w:val="00AE2094"/>
    <w:rsid w:val="00AE7BC9"/>
    <w:rsid w:val="00AF0967"/>
    <w:rsid w:val="00AF2156"/>
    <w:rsid w:val="00AF371C"/>
    <w:rsid w:val="00B02E2D"/>
    <w:rsid w:val="00B1147B"/>
    <w:rsid w:val="00B14C8A"/>
    <w:rsid w:val="00B16221"/>
    <w:rsid w:val="00B2105F"/>
    <w:rsid w:val="00B25392"/>
    <w:rsid w:val="00B256B0"/>
    <w:rsid w:val="00B271F8"/>
    <w:rsid w:val="00B31F03"/>
    <w:rsid w:val="00B3252B"/>
    <w:rsid w:val="00B34A9B"/>
    <w:rsid w:val="00B3674E"/>
    <w:rsid w:val="00B4286C"/>
    <w:rsid w:val="00B46145"/>
    <w:rsid w:val="00B463CF"/>
    <w:rsid w:val="00B46F11"/>
    <w:rsid w:val="00B47F98"/>
    <w:rsid w:val="00B51D16"/>
    <w:rsid w:val="00B5313C"/>
    <w:rsid w:val="00B53B91"/>
    <w:rsid w:val="00B53FA1"/>
    <w:rsid w:val="00B600B2"/>
    <w:rsid w:val="00B61151"/>
    <w:rsid w:val="00B6240C"/>
    <w:rsid w:val="00B70A3B"/>
    <w:rsid w:val="00B72D27"/>
    <w:rsid w:val="00B95892"/>
    <w:rsid w:val="00BA2318"/>
    <w:rsid w:val="00BA3A0D"/>
    <w:rsid w:val="00BA5F67"/>
    <w:rsid w:val="00BB17AD"/>
    <w:rsid w:val="00BC1CDC"/>
    <w:rsid w:val="00BC1E1E"/>
    <w:rsid w:val="00BC3AD2"/>
    <w:rsid w:val="00BC4B1D"/>
    <w:rsid w:val="00BC6E39"/>
    <w:rsid w:val="00BD457E"/>
    <w:rsid w:val="00BD7CCE"/>
    <w:rsid w:val="00BE1606"/>
    <w:rsid w:val="00BE303C"/>
    <w:rsid w:val="00BE7FC7"/>
    <w:rsid w:val="00BF1499"/>
    <w:rsid w:val="00C0093D"/>
    <w:rsid w:val="00C052F6"/>
    <w:rsid w:val="00C056E7"/>
    <w:rsid w:val="00C07930"/>
    <w:rsid w:val="00C10627"/>
    <w:rsid w:val="00C10876"/>
    <w:rsid w:val="00C11240"/>
    <w:rsid w:val="00C11C6C"/>
    <w:rsid w:val="00C11F14"/>
    <w:rsid w:val="00C13CA0"/>
    <w:rsid w:val="00C154F6"/>
    <w:rsid w:val="00C17A47"/>
    <w:rsid w:val="00C20C71"/>
    <w:rsid w:val="00C237A7"/>
    <w:rsid w:val="00C244E5"/>
    <w:rsid w:val="00C27F32"/>
    <w:rsid w:val="00C31A24"/>
    <w:rsid w:val="00C35628"/>
    <w:rsid w:val="00C417F5"/>
    <w:rsid w:val="00C43AF1"/>
    <w:rsid w:val="00C44986"/>
    <w:rsid w:val="00C4536F"/>
    <w:rsid w:val="00C46A5C"/>
    <w:rsid w:val="00C52B43"/>
    <w:rsid w:val="00C53016"/>
    <w:rsid w:val="00C54493"/>
    <w:rsid w:val="00C55CF9"/>
    <w:rsid w:val="00C56C31"/>
    <w:rsid w:val="00C5724E"/>
    <w:rsid w:val="00C613DE"/>
    <w:rsid w:val="00C61725"/>
    <w:rsid w:val="00C644D1"/>
    <w:rsid w:val="00C67B2C"/>
    <w:rsid w:val="00C73ADC"/>
    <w:rsid w:val="00C74047"/>
    <w:rsid w:val="00C85BDD"/>
    <w:rsid w:val="00C90EBB"/>
    <w:rsid w:val="00C93331"/>
    <w:rsid w:val="00C97D9B"/>
    <w:rsid w:val="00CA1630"/>
    <w:rsid w:val="00CA1875"/>
    <w:rsid w:val="00CA22C6"/>
    <w:rsid w:val="00CB4AD7"/>
    <w:rsid w:val="00CC66CE"/>
    <w:rsid w:val="00CD6FB9"/>
    <w:rsid w:val="00CE20BD"/>
    <w:rsid w:val="00CE2FDD"/>
    <w:rsid w:val="00CE7B1F"/>
    <w:rsid w:val="00CF199D"/>
    <w:rsid w:val="00CF28E0"/>
    <w:rsid w:val="00CF6E08"/>
    <w:rsid w:val="00D06F06"/>
    <w:rsid w:val="00D10F2C"/>
    <w:rsid w:val="00D1185B"/>
    <w:rsid w:val="00D11CE8"/>
    <w:rsid w:val="00D16890"/>
    <w:rsid w:val="00D170BE"/>
    <w:rsid w:val="00D21898"/>
    <w:rsid w:val="00D322D7"/>
    <w:rsid w:val="00D479F4"/>
    <w:rsid w:val="00D52D92"/>
    <w:rsid w:val="00D6028E"/>
    <w:rsid w:val="00D6206B"/>
    <w:rsid w:val="00D622FE"/>
    <w:rsid w:val="00D80067"/>
    <w:rsid w:val="00D82F5C"/>
    <w:rsid w:val="00DA25F2"/>
    <w:rsid w:val="00DA2F38"/>
    <w:rsid w:val="00DA63BB"/>
    <w:rsid w:val="00DB062B"/>
    <w:rsid w:val="00DB5747"/>
    <w:rsid w:val="00DC236A"/>
    <w:rsid w:val="00DC3317"/>
    <w:rsid w:val="00DC523E"/>
    <w:rsid w:val="00DC5733"/>
    <w:rsid w:val="00DD0D6F"/>
    <w:rsid w:val="00DD612A"/>
    <w:rsid w:val="00DE0526"/>
    <w:rsid w:val="00DE3E3B"/>
    <w:rsid w:val="00DE75E6"/>
    <w:rsid w:val="00DF00DC"/>
    <w:rsid w:val="00DF02C8"/>
    <w:rsid w:val="00DF0705"/>
    <w:rsid w:val="00DF2A6A"/>
    <w:rsid w:val="00E24454"/>
    <w:rsid w:val="00E25C4E"/>
    <w:rsid w:val="00E27641"/>
    <w:rsid w:val="00E33BC6"/>
    <w:rsid w:val="00E47C59"/>
    <w:rsid w:val="00E50C3B"/>
    <w:rsid w:val="00E73E17"/>
    <w:rsid w:val="00E84EE3"/>
    <w:rsid w:val="00E905A1"/>
    <w:rsid w:val="00E9222F"/>
    <w:rsid w:val="00E967AA"/>
    <w:rsid w:val="00EA7B32"/>
    <w:rsid w:val="00EB3E30"/>
    <w:rsid w:val="00EB7DFA"/>
    <w:rsid w:val="00EC0D2D"/>
    <w:rsid w:val="00EC1CEA"/>
    <w:rsid w:val="00EC241F"/>
    <w:rsid w:val="00EC739D"/>
    <w:rsid w:val="00ED0D10"/>
    <w:rsid w:val="00ED554F"/>
    <w:rsid w:val="00EE0040"/>
    <w:rsid w:val="00EE16B4"/>
    <w:rsid w:val="00EE36F1"/>
    <w:rsid w:val="00EF031E"/>
    <w:rsid w:val="00EF438F"/>
    <w:rsid w:val="00EF592A"/>
    <w:rsid w:val="00F02E02"/>
    <w:rsid w:val="00F040E0"/>
    <w:rsid w:val="00F0468E"/>
    <w:rsid w:val="00F1643E"/>
    <w:rsid w:val="00F21E87"/>
    <w:rsid w:val="00F24B95"/>
    <w:rsid w:val="00F2528C"/>
    <w:rsid w:val="00F361B5"/>
    <w:rsid w:val="00F3635D"/>
    <w:rsid w:val="00F42A09"/>
    <w:rsid w:val="00F44878"/>
    <w:rsid w:val="00F51DB4"/>
    <w:rsid w:val="00F62BAE"/>
    <w:rsid w:val="00F71D93"/>
    <w:rsid w:val="00F74C62"/>
    <w:rsid w:val="00F7685F"/>
    <w:rsid w:val="00F8127A"/>
    <w:rsid w:val="00F81D75"/>
    <w:rsid w:val="00F83F2E"/>
    <w:rsid w:val="00F860D5"/>
    <w:rsid w:val="00F911D5"/>
    <w:rsid w:val="00F968C4"/>
    <w:rsid w:val="00F979E4"/>
    <w:rsid w:val="00FA3FF2"/>
    <w:rsid w:val="00FA7E88"/>
    <w:rsid w:val="00FB1A8F"/>
    <w:rsid w:val="00FB65A6"/>
    <w:rsid w:val="00FC2B1C"/>
    <w:rsid w:val="00FC5E3A"/>
    <w:rsid w:val="00FC75B7"/>
    <w:rsid w:val="00FD0527"/>
    <w:rsid w:val="00FD27F3"/>
    <w:rsid w:val="00FD406B"/>
    <w:rsid w:val="00FD62E1"/>
    <w:rsid w:val="00FE40D9"/>
    <w:rsid w:val="00FE42BB"/>
    <w:rsid w:val="00FF369C"/>
    <w:rsid w:val="00FF7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0D9A1666"/>
  <w15:docId w15:val="{92395539-2186-45BD-9F66-DCD15367E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44DFB"/>
    <w:rPr>
      <w:sz w:val="24"/>
      <w:szCs w:val="24"/>
    </w:rPr>
  </w:style>
  <w:style w:type="paragraph" w:styleId="Heading1">
    <w:name w:val="heading 1"/>
    <w:aliases w:val="H1,1,h1,Header 1,II+,I,ChapterTitle,No numbers,69%,Attribute Heading 1,Para1,h11,h12,L1,Head1,Heading apps,Deepa1,Section Heading,R1,H11,Numbered,Qc1,h,Head 1 (Chapter heading),l1,Titre§,Section Head,E1,Level 1,l11,Head 1 (Chapter heading)1"/>
    <w:basedOn w:val="Normal"/>
    <w:next w:val="Normal"/>
    <w:uiPriority w:val="9"/>
    <w:qFormat/>
    <w:rsid w:val="0094140E"/>
    <w:pPr>
      <w:keepNext/>
      <w:numPr>
        <w:numId w:val="8"/>
      </w:numPr>
      <w:spacing w:before="120"/>
      <w:outlineLvl w:val="0"/>
    </w:pPr>
    <w:rPr>
      <w:rFonts w:ascii="Arial" w:hAnsi="Arial" w:cs="Arial"/>
      <w:b/>
      <w:bCs/>
      <w:color w:val="E31837"/>
      <w:spacing w:val="38"/>
      <w:kern w:val="32"/>
      <w:position w:val="6"/>
      <w:sz w:val="64"/>
      <w:szCs w:val="32"/>
    </w:rPr>
  </w:style>
  <w:style w:type="paragraph" w:styleId="Heading2">
    <w:name w:val="heading 2"/>
    <w:basedOn w:val="Heading1"/>
    <w:next w:val="BodyText2"/>
    <w:autoRedefine/>
    <w:qFormat/>
    <w:rsid w:val="00BA3A0D"/>
    <w:pPr>
      <w:numPr>
        <w:ilvl w:val="1"/>
      </w:numPr>
      <w:tabs>
        <w:tab w:val="clear" w:pos="2160"/>
        <w:tab w:val="num" w:pos="720"/>
      </w:tabs>
      <w:spacing w:before="240" w:after="240"/>
      <w:jc w:val="both"/>
      <w:outlineLvl w:val="1"/>
    </w:pPr>
    <w:rPr>
      <w:bCs w:val="0"/>
      <w:iCs/>
      <w:spacing w:val="20"/>
      <w:sz w:val="32"/>
      <w:szCs w:val="28"/>
    </w:rPr>
  </w:style>
  <w:style w:type="paragraph" w:styleId="Heading3">
    <w:name w:val="heading 3"/>
    <w:basedOn w:val="Heading2"/>
    <w:next w:val="BodyText2"/>
    <w:autoRedefine/>
    <w:qFormat/>
    <w:rsid w:val="00190C1A"/>
    <w:pPr>
      <w:numPr>
        <w:ilvl w:val="2"/>
      </w:numPr>
      <w:tabs>
        <w:tab w:val="left" w:pos="900"/>
      </w:tabs>
      <w:ind w:left="0"/>
      <w:outlineLvl w:val="2"/>
    </w:pPr>
    <w:rPr>
      <w:bCs/>
      <w:sz w:val="28"/>
      <w:szCs w:val="26"/>
    </w:rPr>
  </w:style>
  <w:style w:type="paragraph" w:styleId="Heading4">
    <w:name w:val="heading 4"/>
    <w:basedOn w:val="Heading3"/>
    <w:next w:val="Normal"/>
    <w:autoRedefine/>
    <w:qFormat/>
    <w:rsid w:val="005E1B08"/>
    <w:pPr>
      <w:numPr>
        <w:ilvl w:val="0"/>
        <w:numId w:val="0"/>
      </w:numPr>
      <w:jc w:val="right"/>
      <w:outlineLvl w:val="3"/>
    </w:pPr>
    <w:rPr>
      <w:bCs w:val="0"/>
      <w:sz w:val="44"/>
      <w:szCs w:val="28"/>
    </w:rPr>
  </w:style>
  <w:style w:type="paragraph" w:styleId="Heading5">
    <w:name w:val="heading 5"/>
    <w:aliases w:val="h5,Roman list,l5,hm,Table label,mh2,Module heading 2,Head 5,list 5,5,H5,Para5,h51,h52,L5,Level 3 - i"/>
    <w:basedOn w:val="Heading4"/>
    <w:next w:val="BodyText2"/>
    <w:qFormat/>
    <w:rsid w:val="005E1B08"/>
    <w:pPr>
      <w:numPr>
        <w:ilvl w:val="4"/>
        <w:numId w:val="7"/>
      </w:numPr>
      <w:tabs>
        <w:tab w:val="left" w:pos="1152"/>
      </w:tabs>
      <w:outlineLvl w:val="4"/>
    </w:pPr>
    <w:rPr>
      <w:bCs/>
      <w:iCs w:val="0"/>
      <w:szCs w:val="26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Heading6">
    <w:name w:val="heading 6"/>
    <w:aliases w:val="Legal Level 1."/>
    <w:basedOn w:val="Normal"/>
    <w:next w:val="Normal"/>
    <w:qFormat/>
    <w:rsid w:val="005E1B08"/>
    <w:pPr>
      <w:numPr>
        <w:ilvl w:val="5"/>
        <w:numId w:val="7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5E1B08"/>
    <w:pPr>
      <w:numPr>
        <w:ilvl w:val="6"/>
        <w:numId w:val="7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rsid w:val="005E1B08"/>
    <w:pPr>
      <w:numPr>
        <w:ilvl w:val="7"/>
        <w:numId w:val="7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ChapterNo"/>
    <w:next w:val="BodyText"/>
    <w:qFormat/>
    <w:rsid w:val="005E1B08"/>
    <w:pPr>
      <w:numPr>
        <w:ilvl w:val="8"/>
        <w:numId w:val="7"/>
      </w:numPr>
      <w:spacing w:before="240"/>
      <w:outlineLvl w:val="8"/>
    </w:pPr>
    <w:rPr>
      <w:rFonts w:cs="Arial"/>
      <w:sz w:val="56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2">
    <w:name w:val="BodyText2"/>
    <w:basedOn w:val="BodyText"/>
    <w:link w:val="BodyText2Char2"/>
    <w:rsid w:val="005E1B08"/>
    <w:pPr>
      <w:numPr>
        <w:numId w:val="12"/>
      </w:numPr>
    </w:pPr>
  </w:style>
  <w:style w:type="paragraph" w:styleId="BodyText">
    <w:name w:val="Body Text"/>
    <w:aliases w:val="bt,body text,BODY TEXT,t, ändrad,ändreading 6ad,Body3,Remarks,ändrad,body indent,AvtalBrödtext,Bodytext,AvtalBrödtext1,ändrad1,Bodytext1, ändrad1,BODY TEXT1,AvtalBrödtext2,ändrad2,Bodytext2, ändrad2,AvtalBrödtext11,ändrad11,Bodytext11"/>
    <w:basedOn w:val="Normal"/>
    <w:next w:val="BodyText2"/>
    <w:link w:val="BodyTextChar"/>
    <w:rsid w:val="005E1B08"/>
    <w:pPr>
      <w:spacing w:before="60" w:after="60"/>
      <w:jc w:val="both"/>
    </w:pPr>
    <w:rPr>
      <w:rFonts w:ascii="Arial" w:hAnsi="Arial"/>
      <w:sz w:val="20"/>
    </w:rPr>
  </w:style>
  <w:style w:type="character" w:customStyle="1" w:styleId="BodyTextChar">
    <w:name w:val="Body Text Char"/>
    <w:aliases w:val="bt Char,body text Char,BODY TEXT Char,t Char, ändrad Char,ändreading 6ad Char,Body3 Char,Remarks Char,ändrad Char,body indent Char,AvtalBrödtext Char,Bodytext Char,AvtalBrödtext1 Char,ändrad1 Char,Bodytext1 Char, ändrad1 Char,ändrad2 Char"/>
    <w:basedOn w:val="DefaultParagraphFont"/>
    <w:link w:val="BodyText"/>
    <w:rsid w:val="00F62BAE"/>
    <w:rPr>
      <w:rFonts w:ascii="Arial" w:hAnsi="Arial"/>
      <w:szCs w:val="24"/>
    </w:rPr>
  </w:style>
  <w:style w:type="character" w:customStyle="1" w:styleId="BodyText2Char2">
    <w:name w:val="BodyText2 Char2"/>
    <w:basedOn w:val="DefaultParagraphFont"/>
    <w:link w:val="BodyText2"/>
    <w:rsid w:val="00A90053"/>
    <w:rPr>
      <w:rFonts w:ascii="Arial" w:hAnsi="Arial"/>
      <w:szCs w:val="24"/>
    </w:rPr>
  </w:style>
  <w:style w:type="paragraph" w:customStyle="1" w:styleId="ChapterNo">
    <w:name w:val="Chapter No"/>
    <w:basedOn w:val="BodyText"/>
    <w:rsid w:val="005E1B08"/>
    <w:pPr>
      <w:jc w:val="center"/>
    </w:pPr>
    <w:rPr>
      <w:rFonts w:ascii="Comic Sans MS" w:hAnsi="Comic Sans MS" w:cs="Tahoma"/>
      <w:b/>
      <w:bCs/>
      <w:color w:val="000000"/>
      <w:sz w:val="96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TOC1">
    <w:name w:val="toc 1"/>
    <w:basedOn w:val="BodyText"/>
    <w:next w:val="Normal"/>
    <w:autoRedefine/>
    <w:uiPriority w:val="39"/>
    <w:qFormat/>
    <w:rsid w:val="00190C1A"/>
    <w:pPr>
      <w:tabs>
        <w:tab w:val="right" w:leader="dot" w:pos="8789"/>
      </w:tabs>
      <w:spacing w:before="360" w:after="120"/>
      <w:jc w:val="left"/>
    </w:pPr>
    <w:rPr>
      <w:rFonts w:ascii="Arial Narrow" w:hAnsi="Arial Narrow"/>
      <w:b/>
      <w:bCs/>
      <w:noProof/>
      <w:color w:val="333333"/>
      <w:sz w:val="24"/>
      <w:szCs w:val="72"/>
    </w:rPr>
  </w:style>
  <w:style w:type="paragraph" w:styleId="Header">
    <w:name w:val="header"/>
    <w:aliases w:val="index,ho,header odd,page-header,ph"/>
    <w:basedOn w:val="Normal"/>
    <w:link w:val="HeaderChar"/>
    <w:uiPriority w:val="99"/>
    <w:rsid w:val="005E1B08"/>
    <w:pPr>
      <w:tabs>
        <w:tab w:val="center" w:pos="4320"/>
        <w:tab w:val="right" w:pos="8640"/>
      </w:tabs>
      <w:spacing w:after="120"/>
    </w:pPr>
    <w:rPr>
      <w:rFonts w:ascii="Tahoma" w:hAnsi="Tahoma"/>
      <w:b/>
      <w:sz w:val="20"/>
    </w:rPr>
  </w:style>
  <w:style w:type="paragraph" w:customStyle="1" w:styleId="ChapterName">
    <w:name w:val="Chapter Name"/>
    <w:basedOn w:val="Normal"/>
    <w:next w:val="BodyText"/>
    <w:autoRedefine/>
    <w:rsid w:val="00CC66CE"/>
    <w:pPr>
      <w:spacing w:before="240" w:after="240"/>
    </w:pPr>
    <w:rPr>
      <w:rFonts w:ascii="Arial" w:hAnsi="Arial"/>
      <w:b/>
      <w:color w:val="E31837"/>
      <w:spacing w:val="38"/>
      <w:position w:val="6"/>
      <w:sz w:val="44"/>
    </w:rPr>
  </w:style>
  <w:style w:type="paragraph" w:customStyle="1" w:styleId="ListBullet1">
    <w:name w:val="List Bullet 1"/>
    <w:basedOn w:val="BodyText2"/>
    <w:rsid w:val="0094140E"/>
    <w:pPr>
      <w:numPr>
        <w:numId w:val="5"/>
      </w:numPr>
      <w:tabs>
        <w:tab w:val="clear" w:pos="1008"/>
        <w:tab w:val="num" w:pos="360"/>
      </w:tabs>
      <w:ind w:left="360"/>
    </w:pPr>
  </w:style>
  <w:style w:type="paragraph" w:styleId="ListBullet2">
    <w:name w:val="List Bullet 2"/>
    <w:basedOn w:val="ListBullet1"/>
    <w:autoRedefine/>
    <w:rsid w:val="00B25392"/>
    <w:pPr>
      <w:numPr>
        <w:numId w:val="3"/>
      </w:numPr>
      <w:ind w:left="720"/>
    </w:pPr>
  </w:style>
  <w:style w:type="paragraph" w:styleId="ListBullet3">
    <w:name w:val="List Bullet 3"/>
    <w:basedOn w:val="ListBullet2"/>
    <w:rsid w:val="00F979E4"/>
    <w:pPr>
      <w:numPr>
        <w:numId w:val="14"/>
      </w:numPr>
      <w:tabs>
        <w:tab w:val="left" w:pos="2232"/>
      </w:tabs>
    </w:pPr>
  </w:style>
  <w:style w:type="paragraph" w:styleId="TOC2">
    <w:name w:val="toc 2"/>
    <w:basedOn w:val="TOC1"/>
    <w:next w:val="Normal"/>
    <w:autoRedefine/>
    <w:uiPriority w:val="39"/>
    <w:qFormat/>
    <w:rsid w:val="005E1B08"/>
    <w:pPr>
      <w:tabs>
        <w:tab w:val="left" w:pos="720"/>
        <w:tab w:val="right" w:leader="dot" w:pos="9017"/>
      </w:tabs>
      <w:spacing w:before="240"/>
    </w:pPr>
    <w:rPr>
      <w:color w:val="000000"/>
      <w:sz w:val="22"/>
      <w:szCs w:val="32"/>
    </w:rPr>
  </w:style>
  <w:style w:type="paragraph" w:styleId="TOC3">
    <w:name w:val="toc 3"/>
    <w:basedOn w:val="TOC2"/>
    <w:next w:val="Normal"/>
    <w:uiPriority w:val="39"/>
    <w:qFormat/>
    <w:rsid w:val="005E1B08"/>
    <w:pPr>
      <w:spacing w:before="0"/>
      <w:ind w:left="240"/>
    </w:pPr>
    <w:rPr>
      <w:b w:val="0"/>
      <w:bCs w:val="0"/>
    </w:rPr>
  </w:style>
  <w:style w:type="paragraph" w:styleId="TOC4">
    <w:name w:val="toc 4"/>
    <w:basedOn w:val="TOC3"/>
    <w:next w:val="BodyText"/>
    <w:rsid w:val="005E1B08"/>
    <w:pPr>
      <w:ind w:left="480"/>
    </w:pPr>
  </w:style>
  <w:style w:type="paragraph" w:styleId="TOC5">
    <w:name w:val="toc 5"/>
    <w:basedOn w:val="TOC4"/>
    <w:next w:val="Normal"/>
    <w:autoRedefine/>
    <w:rsid w:val="005E1B08"/>
    <w:pPr>
      <w:ind w:left="720"/>
    </w:pPr>
  </w:style>
  <w:style w:type="paragraph" w:styleId="TOC6">
    <w:name w:val="toc 6"/>
    <w:basedOn w:val="Normal"/>
    <w:next w:val="Normal"/>
    <w:autoRedefine/>
    <w:rsid w:val="005E1B08"/>
    <w:pPr>
      <w:ind w:left="960"/>
    </w:pPr>
  </w:style>
  <w:style w:type="paragraph" w:styleId="TOC7">
    <w:name w:val="toc 7"/>
    <w:basedOn w:val="Normal"/>
    <w:next w:val="Normal"/>
    <w:autoRedefine/>
    <w:rsid w:val="005E1B08"/>
    <w:pPr>
      <w:ind w:left="1200"/>
    </w:pPr>
  </w:style>
  <w:style w:type="paragraph" w:styleId="TOC8">
    <w:name w:val="toc 8"/>
    <w:basedOn w:val="Normal"/>
    <w:next w:val="Normal"/>
    <w:autoRedefine/>
    <w:rsid w:val="005E1B08"/>
    <w:pPr>
      <w:ind w:left="1440"/>
    </w:pPr>
  </w:style>
  <w:style w:type="paragraph" w:styleId="TOC9">
    <w:name w:val="toc 9"/>
    <w:basedOn w:val="Normal"/>
    <w:next w:val="Normal"/>
    <w:autoRedefine/>
    <w:rsid w:val="005E1B08"/>
    <w:pPr>
      <w:ind w:left="1680"/>
    </w:pPr>
  </w:style>
  <w:style w:type="character" w:styleId="Hyperlink">
    <w:name w:val="Hyperlink"/>
    <w:basedOn w:val="DefaultParagraphFont"/>
    <w:uiPriority w:val="99"/>
    <w:rsid w:val="005E1B08"/>
    <w:rPr>
      <w:color w:val="0000FF"/>
      <w:u w:val="single"/>
    </w:rPr>
  </w:style>
  <w:style w:type="paragraph" w:customStyle="1" w:styleId="FigureCaption">
    <w:name w:val="Figure Caption"/>
    <w:basedOn w:val="BodyText"/>
    <w:next w:val="BodyText2"/>
    <w:link w:val="FigureCaptionChar1"/>
    <w:autoRedefine/>
    <w:rsid w:val="00937E25"/>
    <w:pPr>
      <w:spacing w:before="120" w:after="240"/>
      <w:jc w:val="center"/>
    </w:pPr>
    <w:rPr>
      <w:b/>
      <w:bCs/>
      <w:color w:val="FFFFFF" w:themeColor="background1"/>
      <w:sz w:val="18"/>
      <w:szCs w:val="20"/>
      <w:u w:val="single"/>
    </w:rPr>
  </w:style>
  <w:style w:type="paragraph" w:styleId="NoteHeading">
    <w:name w:val="Note Heading"/>
    <w:basedOn w:val="Normal"/>
    <w:next w:val="BodyText2"/>
    <w:link w:val="NoteHeadingChar"/>
    <w:autoRedefine/>
    <w:rsid w:val="005E1B08"/>
    <w:pPr>
      <w:numPr>
        <w:numId w:val="9"/>
      </w:numPr>
      <w:pBdr>
        <w:top w:val="single" w:sz="8" w:space="1" w:color="000080"/>
        <w:bottom w:val="single" w:sz="8" w:space="1" w:color="000080"/>
      </w:pBdr>
      <w:jc w:val="both"/>
    </w:pPr>
    <w:rPr>
      <w:rFonts w:ascii="Arial Narrow" w:eastAsia="Arial Unicode MS" w:hAnsi="Arial Narrow"/>
      <w:bCs/>
      <w:color w:val="000000"/>
      <w:sz w:val="20"/>
    </w:rPr>
  </w:style>
  <w:style w:type="paragraph" w:customStyle="1" w:styleId="SectionHead">
    <w:name w:val="SectionHead"/>
    <w:basedOn w:val="Heading1"/>
    <w:next w:val="BodyText"/>
    <w:autoRedefine/>
    <w:rsid w:val="005E1B08"/>
    <w:pPr>
      <w:numPr>
        <w:numId w:val="0"/>
      </w:numPr>
      <w:pBdr>
        <w:bottom w:val="single" w:sz="12" w:space="1" w:color="auto"/>
      </w:pBdr>
      <w:tabs>
        <w:tab w:val="right" w:leader="dot" w:pos="8630"/>
      </w:tabs>
      <w:jc w:val="both"/>
    </w:pPr>
    <w:rPr>
      <w:rFonts w:ascii="Arial Bold" w:hAnsi="Arial Bold"/>
      <w:spacing w:val="28"/>
    </w:rPr>
  </w:style>
  <w:style w:type="paragraph" w:customStyle="1" w:styleId="bodytextforlistnumber">
    <w:name w:val="body text for list number"/>
    <w:basedOn w:val="Normal"/>
    <w:rsid w:val="005E1B08"/>
    <w:pPr>
      <w:ind w:left="1480"/>
      <w:jc w:val="both"/>
    </w:pPr>
    <w:rPr>
      <w:rFonts w:ascii="Arial" w:hAnsi="Arial"/>
      <w:sz w:val="20"/>
    </w:rPr>
  </w:style>
  <w:style w:type="paragraph" w:customStyle="1" w:styleId="Image">
    <w:name w:val="Image"/>
    <w:basedOn w:val="BodyText"/>
    <w:next w:val="FigureCaption"/>
    <w:rsid w:val="005E1B08"/>
    <w:pPr>
      <w:spacing w:before="120" w:after="120"/>
      <w:jc w:val="center"/>
    </w:pPr>
  </w:style>
  <w:style w:type="paragraph" w:styleId="Caption">
    <w:name w:val="caption"/>
    <w:basedOn w:val="FigureCaption"/>
    <w:next w:val="Normal"/>
    <w:autoRedefine/>
    <w:qFormat/>
    <w:rsid w:val="00CA1875"/>
    <w:pPr>
      <w:keepNext/>
      <w:spacing w:before="240" w:after="120"/>
      <w:jc w:val="left"/>
    </w:pPr>
    <w:rPr>
      <w:rFonts w:cs="Arial"/>
      <w:bCs w:val="0"/>
      <w:color w:val="auto"/>
    </w:rPr>
  </w:style>
  <w:style w:type="paragraph" w:styleId="TableofFigures">
    <w:name w:val="table of figures"/>
    <w:basedOn w:val="Normal"/>
    <w:next w:val="Normal"/>
    <w:autoRedefine/>
    <w:uiPriority w:val="99"/>
    <w:rsid w:val="00D11CE8"/>
    <w:pPr>
      <w:tabs>
        <w:tab w:val="right" w:leader="dot" w:pos="8280"/>
      </w:tabs>
    </w:pPr>
    <w:rPr>
      <w:rFonts w:ascii="Arial" w:hAnsi="Arial"/>
      <w:iCs/>
      <w:sz w:val="20"/>
    </w:rPr>
  </w:style>
  <w:style w:type="paragraph" w:styleId="Footer">
    <w:name w:val="footer"/>
    <w:basedOn w:val="Normal"/>
    <w:link w:val="FooterChar"/>
    <w:uiPriority w:val="99"/>
    <w:rsid w:val="002033A8"/>
    <w:pPr>
      <w:tabs>
        <w:tab w:val="center" w:pos="4320"/>
        <w:tab w:val="right" w:pos="8640"/>
      </w:tabs>
    </w:pPr>
    <w:rPr>
      <w:rFonts w:ascii="Tahoma" w:hAnsi="Tahoma"/>
      <w:b/>
      <w:sz w:val="20"/>
    </w:rPr>
  </w:style>
  <w:style w:type="paragraph" w:customStyle="1" w:styleId="TableColumnLabels">
    <w:name w:val="Table Column Labels"/>
    <w:basedOn w:val="TableHeader"/>
    <w:link w:val="TableColumnLabelsChar"/>
    <w:autoRedefine/>
    <w:rsid w:val="00DC3317"/>
    <w:rPr>
      <w:rFonts w:ascii="Arial Bold" w:eastAsiaTheme="minorEastAsia" w:hAnsi="Arial Bold"/>
      <w:bCs/>
      <w:color w:val="FFFFFF"/>
      <w:sz w:val="20"/>
    </w:rPr>
  </w:style>
  <w:style w:type="paragraph" w:customStyle="1" w:styleId="Tablecontent">
    <w:name w:val="Table content"/>
    <w:basedOn w:val="BodyText"/>
    <w:link w:val="TablecontentChar"/>
    <w:qFormat/>
    <w:rsid w:val="00DC3317"/>
    <w:pPr>
      <w:spacing w:before="120" w:after="0"/>
      <w:jc w:val="left"/>
    </w:pPr>
    <w:rPr>
      <w:sz w:val="18"/>
    </w:rPr>
  </w:style>
  <w:style w:type="paragraph" w:customStyle="1" w:styleId="TableListNumber1">
    <w:name w:val="Table List Number 1"/>
    <w:basedOn w:val="Normal"/>
    <w:rsid w:val="0039151E"/>
    <w:pPr>
      <w:numPr>
        <w:numId w:val="4"/>
      </w:numPr>
      <w:tabs>
        <w:tab w:val="left" w:pos="432"/>
        <w:tab w:val="left" w:pos="1008"/>
      </w:tabs>
      <w:spacing w:before="120"/>
    </w:pPr>
    <w:rPr>
      <w:rFonts w:ascii="Arial" w:hAnsi="Arial"/>
      <w:sz w:val="18"/>
    </w:rPr>
  </w:style>
  <w:style w:type="paragraph" w:customStyle="1" w:styleId="TableListBullet1">
    <w:name w:val="Table List Bullet 1"/>
    <w:basedOn w:val="ListBullet1"/>
    <w:rsid w:val="005E1B08"/>
    <w:pPr>
      <w:numPr>
        <w:numId w:val="2"/>
      </w:numPr>
      <w:spacing w:before="120" w:after="0"/>
    </w:pPr>
    <w:rPr>
      <w:sz w:val="18"/>
    </w:rPr>
  </w:style>
  <w:style w:type="character" w:styleId="PageNumber">
    <w:name w:val="page number"/>
    <w:basedOn w:val="DefaultParagraphFont"/>
    <w:rsid w:val="005E1B08"/>
    <w:rPr>
      <w:rFonts w:ascii="Tahoma" w:hAnsi="Tahoma"/>
      <w:b/>
      <w:sz w:val="20"/>
      <w:bdr w:val="none" w:sz="0" w:space="0" w:color="auto"/>
      <w:shd w:val="clear" w:color="auto" w:fill="auto"/>
    </w:rPr>
  </w:style>
  <w:style w:type="paragraph" w:styleId="Index1">
    <w:name w:val="index 1"/>
    <w:basedOn w:val="Normal"/>
    <w:next w:val="Normal"/>
    <w:autoRedefine/>
    <w:rsid w:val="005E1B08"/>
    <w:pPr>
      <w:ind w:left="240" w:hanging="240"/>
    </w:pPr>
    <w:rPr>
      <w:rFonts w:ascii="Arial" w:hAnsi="Arial"/>
      <w:szCs w:val="21"/>
    </w:rPr>
  </w:style>
  <w:style w:type="paragraph" w:customStyle="1" w:styleId="Apendixsection">
    <w:name w:val="Apendix section"/>
    <w:basedOn w:val="BodyText"/>
    <w:next w:val="BodyText"/>
    <w:rsid w:val="005E1B08"/>
    <w:pPr>
      <w:numPr>
        <w:numId w:val="6"/>
      </w:numPr>
    </w:pPr>
    <w:rPr>
      <w:rFonts w:ascii="Arial Narrow" w:hAnsi="Arial Narrow"/>
      <w:b/>
      <w:sz w:val="28"/>
    </w:rPr>
  </w:style>
  <w:style w:type="paragraph" w:customStyle="1" w:styleId="Code">
    <w:name w:val="Code"/>
    <w:basedOn w:val="BodyText"/>
    <w:rsid w:val="005E1B08"/>
    <w:pPr>
      <w:ind w:left="1080"/>
    </w:pPr>
    <w:rPr>
      <w:rFonts w:ascii="Courier New" w:hAnsi="Courier New"/>
    </w:rPr>
  </w:style>
  <w:style w:type="paragraph" w:styleId="Index2">
    <w:name w:val="index 2"/>
    <w:basedOn w:val="Normal"/>
    <w:next w:val="Normal"/>
    <w:autoRedefine/>
    <w:rsid w:val="005E1B08"/>
    <w:pPr>
      <w:ind w:left="480" w:hanging="240"/>
    </w:pPr>
    <w:rPr>
      <w:rFonts w:ascii="Arial" w:hAnsi="Arial"/>
      <w:szCs w:val="21"/>
    </w:rPr>
  </w:style>
  <w:style w:type="paragraph" w:styleId="Index3">
    <w:name w:val="index 3"/>
    <w:basedOn w:val="Normal"/>
    <w:next w:val="Normal"/>
    <w:autoRedefine/>
    <w:rsid w:val="005E1B08"/>
    <w:pPr>
      <w:ind w:left="720" w:hanging="240"/>
    </w:pPr>
    <w:rPr>
      <w:szCs w:val="21"/>
    </w:rPr>
  </w:style>
  <w:style w:type="paragraph" w:styleId="Index4">
    <w:name w:val="index 4"/>
    <w:basedOn w:val="Normal"/>
    <w:next w:val="Normal"/>
    <w:autoRedefine/>
    <w:rsid w:val="005E1B08"/>
    <w:pPr>
      <w:ind w:left="960" w:hanging="240"/>
    </w:pPr>
    <w:rPr>
      <w:szCs w:val="21"/>
    </w:rPr>
  </w:style>
  <w:style w:type="paragraph" w:styleId="Index5">
    <w:name w:val="index 5"/>
    <w:basedOn w:val="Normal"/>
    <w:next w:val="Normal"/>
    <w:autoRedefine/>
    <w:rsid w:val="005E1B08"/>
    <w:pPr>
      <w:ind w:left="1200" w:hanging="240"/>
    </w:pPr>
    <w:rPr>
      <w:szCs w:val="21"/>
    </w:rPr>
  </w:style>
  <w:style w:type="paragraph" w:styleId="Index6">
    <w:name w:val="index 6"/>
    <w:basedOn w:val="Normal"/>
    <w:next w:val="Normal"/>
    <w:autoRedefine/>
    <w:rsid w:val="005E1B08"/>
    <w:pPr>
      <w:ind w:left="1440" w:hanging="240"/>
    </w:pPr>
    <w:rPr>
      <w:szCs w:val="21"/>
    </w:rPr>
  </w:style>
  <w:style w:type="paragraph" w:styleId="Index7">
    <w:name w:val="index 7"/>
    <w:basedOn w:val="Normal"/>
    <w:next w:val="Normal"/>
    <w:autoRedefine/>
    <w:rsid w:val="005E1B08"/>
    <w:pPr>
      <w:ind w:left="1680" w:hanging="240"/>
    </w:pPr>
    <w:rPr>
      <w:szCs w:val="21"/>
    </w:rPr>
  </w:style>
  <w:style w:type="paragraph" w:styleId="Index8">
    <w:name w:val="index 8"/>
    <w:basedOn w:val="Normal"/>
    <w:next w:val="Normal"/>
    <w:autoRedefine/>
    <w:rsid w:val="005E1B08"/>
    <w:pPr>
      <w:ind w:left="1920" w:hanging="240"/>
    </w:pPr>
    <w:rPr>
      <w:szCs w:val="21"/>
    </w:rPr>
  </w:style>
  <w:style w:type="paragraph" w:styleId="Index9">
    <w:name w:val="index 9"/>
    <w:basedOn w:val="Normal"/>
    <w:next w:val="Normal"/>
    <w:autoRedefine/>
    <w:rsid w:val="005E1B08"/>
    <w:pPr>
      <w:ind w:left="2160" w:hanging="240"/>
    </w:pPr>
    <w:rPr>
      <w:szCs w:val="21"/>
    </w:rPr>
  </w:style>
  <w:style w:type="paragraph" w:customStyle="1" w:styleId="ManualName">
    <w:name w:val="Manual Name"/>
    <w:basedOn w:val="BodyText"/>
    <w:autoRedefine/>
    <w:rsid w:val="00ED554F"/>
    <w:pPr>
      <w:spacing w:before="0" w:after="100" w:afterAutospacing="1"/>
      <w:jc w:val="center"/>
    </w:pPr>
    <w:rPr>
      <w:rFonts w:cs="Arial"/>
      <w:b/>
      <w:bCs/>
      <w:color w:val="000000" w:themeColor="text1"/>
      <w:sz w:val="36"/>
      <w:szCs w:val="36"/>
    </w:rPr>
  </w:style>
  <w:style w:type="paragraph" w:customStyle="1" w:styleId="TableNames">
    <w:name w:val="Table Names"/>
    <w:basedOn w:val="SectionHead"/>
    <w:autoRedefine/>
    <w:rsid w:val="00692353"/>
    <w:pPr>
      <w:pBdr>
        <w:bottom w:val="single" w:sz="4" w:space="1" w:color="184365"/>
      </w:pBdr>
      <w:ind w:left="-432"/>
    </w:pPr>
    <w:rPr>
      <w:rFonts w:ascii="Arial" w:hAnsi="Arial"/>
      <w:bCs w:val="0"/>
      <w:sz w:val="36"/>
      <w:szCs w:val="36"/>
    </w:rPr>
  </w:style>
  <w:style w:type="paragraph" w:customStyle="1" w:styleId="version">
    <w:name w:val="version"/>
    <w:basedOn w:val="BodyText"/>
    <w:rsid w:val="005E1B08"/>
    <w:pPr>
      <w:spacing w:before="120" w:after="120"/>
      <w:ind w:left="1440"/>
      <w:jc w:val="center"/>
    </w:pPr>
    <w:rPr>
      <w:rFonts w:ascii="Trebuchet MS" w:hAnsi="Trebuchet MS"/>
      <w:b/>
      <w:color w:val="000000"/>
      <w:sz w:val="36"/>
    </w:rPr>
  </w:style>
  <w:style w:type="paragraph" w:customStyle="1" w:styleId="Head">
    <w:name w:val="Head"/>
    <w:basedOn w:val="Normal"/>
    <w:rsid w:val="005E1B08"/>
    <w:rPr>
      <w:rFonts w:ascii="Arial" w:hAnsi="Arial"/>
      <w:b/>
      <w:bCs/>
      <w:spacing w:val="-5"/>
      <w:sz w:val="20"/>
      <w:szCs w:val="20"/>
    </w:rPr>
  </w:style>
  <w:style w:type="paragraph" w:styleId="Title">
    <w:name w:val="Title"/>
    <w:basedOn w:val="Normal"/>
    <w:qFormat/>
    <w:rsid w:val="005E1B08"/>
    <w:pPr>
      <w:spacing w:after="1920"/>
      <w:jc w:val="center"/>
    </w:pPr>
    <w:rPr>
      <w:rFonts w:ascii="Arial Black" w:hAnsi="Arial Black" w:cs="Arial"/>
      <w:b/>
      <w:bCs/>
      <w:color w:val="808080"/>
      <w:sz w:val="48"/>
      <w:u w:val="single"/>
    </w:rPr>
  </w:style>
  <w:style w:type="paragraph" w:styleId="Subtitle">
    <w:name w:val="Subtitle"/>
    <w:basedOn w:val="Title"/>
    <w:next w:val="BodyText"/>
    <w:uiPriority w:val="11"/>
    <w:qFormat/>
    <w:rsid w:val="005E1B08"/>
    <w:pPr>
      <w:keepNext/>
      <w:pBdr>
        <w:bottom w:val="single" w:sz="6" w:space="14" w:color="808080"/>
      </w:pBdr>
      <w:spacing w:before="1940" w:line="200" w:lineRule="atLeast"/>
    </w:pPr>
    <w:rPr>
      <w:rFonts w:ascii="Garamond" w:hAnsi="Garamond" w:cs="Times New Roman"/>
      <w:bCs w:val="0"/>
      <w:caps/>
      <w:spacing w:val="30"/>
      <w:kern w:val="28"/>
      <w:sz w:val="18"/>
      <w:szCs w:val="20"/>
      <w:u w:val="none"/>
    </w:rPr>
  </w:style>
  <w:style w:type="character" w:styleId="FollowedHyperlink">
    <w:name w:val="FollowedHyperlink"/>
    <w:basedOn w:val="DefaultParagraphFont"/>
    <w:rsid w:val="005E1B08"/>
    <w:rPr>
      <w:color w:val="800080"/>
      <w:u w:val="single"/>
    </w:rPr>
  </w:style>
  <w:style w:type="paragraph" w:customStyle="1" w:styleId="ContentList">
    <w:name w:val="Content List"/>
    <w:basedOn w:val="BodyText"/>
    <w:rsid w:val="005E1B08"/>
    <w:pPr>
      <w:tabs>
        <w:tab w:val="num" w:pos="576"/>
      </w:tabs>
      <w:ind w:left="576" w:hanging="360"/>
      <w:jc w:val="left"/>
    </w:pPr>
  </w:style>
  <w:style w:type="paragraph" w:customStyle="1" w:styleId="ChapterList">
    <w:name w:val="Chapter List"/>
    <w:basedOn w:val="BodyText2"/>
    <w:rsid w:val="005E1B08"/>
    <w:pPr>
      <w:tabs>
        <w:tab w:val="num" w:pos="1872"/>
      </w:tabs>
      <w:ind w:left="1864" w:hanging="640"/>
    </w:pPr>
  </w:style>
  <w:style w:type="paragraph" w:customStyle="1" w:styleId="Warning">
    <w:name w:val="Warning"/>
    <w:basedOn w:val="BodyText2"/>
    <w:rsid w:val="005E1B08"/>
    <w:pPr>
      <w:numPr>
        <w:numId w:val="10"/>
      </w:numPr>
      <w:pBdr>
        <w:top w:val="single" w:sz="8" w:space="1" w:color="000000"/>
        <w:bottom w:val="single" w:sz="8" w:space="1" w:color="000000"/>
      </w:pBdr>
    </w:pPr>
    <w:rPr>
      <w:rFonts w:ascii="Arial Narrow" w:hAnsi="Arial Narrow"/>
    </w:rPr>
  </w:style>
  <w:style w:type="paragraph" w:customStyle="1" w:styleId="ProductName">
    <w:name w:val="Product Name"/>
    <w:basedOn w:val="ManualName"/>
    <w:autoRedefine/>
    <w:rsid w:val="005E1B08"/>
    <w:pPr>
      <w:spacing w:before="120" w:after="120" w:afterAutospacing="0"/>
    </w:pPr>
    <w:rPr>
      <w:sz w:val="40"/>
    </w:rPr>
  </w:style>
  <w:style w:type="paragraph" w:customStyle="1" w:styleId="QMSBodyText">
    <w:name w:val="QMS Body Text"/>
    <w:basedOn w:val="Normal"/>
    <w:autoRedefine/>
    <w:rsid w:val="005E1B08"/>
    <w:pPr>
      <w:ind w:left="720"/>
      <w:jc w:val="both"/>
    </w:pPr>
    <w:rPr>
      <w:b/>
      <w:bCs/>
      <w:szCs w:val="20"/>
    </w:rPr>
  </w:style>
  <w:style w:type="paragraph" w:customStyle="1" w:styleId="QMSHead1">
    <w:name w:val="QMS Head 1"/>
    <w:basedOn w:val="Heading1"/>
    <w:next w:val="QMSBodyText"/>
    <w:autoRedefine/>
    <w:rsid w:val="005E1B08"/>
    <w:pPr>
      <w:pageBreakBefore/>
      <w:numPr>
        <w:numId w:val="0"/>
      </w:numPr>
      <w:tabs>
        <w:tab w:val="left" w:pos="540"/>
        <w:tab w:val="left" w:pos="720"/>
        <w:tab w:val="left" w:pos="1080"/>
      </w:tabs>
      <w:spacing w:before="240"/>
      <w:ind w:left="720" w:hanging="360"/>
    </w:pPr>
    <w:rPr>
      <w:rFonts w:cs="Times New Roman"/>
      <w:b w:val="0"/>
      <w:bCs w:val="0"/>
      <w:caps/>
      <w:sz w:val="32"/>
      <w:szCs w:val="20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QMSHead2">
    <w:name w:val="QMS Head 2"/>
    <w:basedOn w:val="Heading2"/>
    <w:next w:val="QMSBodyText"/>
    <w:autoRedefine/>
    <w:rsid w:val="005E1B08"/>
    <w:pPr>
      <w:numPr>
        <w:ilvl w:val="0"/>
        <w:numId w:val="0"/>
      </w:numPr>
      <w:tabs>
        <w:tab w:val="num" w:pos="1440"/>
      </w:tabs>
      <w:ind w:left="1440" w:hanging="360"/>
      <w:jc w:val="left"/>
    </w:pPr>
    <w:rPr>
      <w:b w:val="0"/>
      <w:bCs/>
      <w:iCs w:val="0"/>
      <w:color w:val="auto"/>
      <w:spacing w:val="0"/>
      <w:sz w:val="28"/>
      <w:szCs w:val="20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QMSHead3">
    <w:name w:val="QMS Head 3"/>
    <w:basedOn w:val="Heading3"/>
    <w:next w:val="QMSBodyText"/>
    <w:autoRedefine/>
    <w:rsid w:val="005E1B08"/>
    <w:pPr>
      <w:numPr>
        <w:ilvl w:val="0"/>
        <w:numId w:val="0"/>
      </w:numPr>
      <w:jc w:val="left"/>
    </w:pPr>
    <w:rPr>
      <w:iCs w:val="0"/>
      <w:caps/>
      <w:color w:val="auto"/>
      <w:spacing w:val="0"/>
      <w:sz w:val="24"/>
      <w:szCs w:val="20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Productversion">
    <w:name w:val="Productversion"/>
    <w:basedOn w:val="version"/>
    <w:rsid w:val="005E1B08"/>
    <w:pPr>
      <w:jc w:val="right"/>
    </w:pPr>
  </w:style>
  <w:style w:type="paragraph" w:styleId="IndexHeading">
    <w:name w:val="index heading"/>
    <w:basedOn w:val="Normal"/>
    <w:next w:val="Index1"/>
    <w:rsid w:val="005E1B08"/>
    <w:pPr>
      <w:pBdr>
        <w:top w:val="single" w:sz="12" w:space="0" w:color="auto"/>
      </w:pBdr>
      <w:spacing w:before="360" w:after="240"/>
    </w:pPr>
    <w:rPr>
      <w:rFonts w:ascii="Arial Bold" w:hAnsi="Arial Bold"/>
      <w:b/>
      <w:bCs/>
      <w:i/>
      <w:iCs/>
      <w:szCs w:val="31"/>
    </w:rPr>
  </w:style>
  <w:style w:type="paragraph" w:customStyle="1" w:styleId="Style1">
    <w:name w:val="Style1"/>
    <w:basedOn w:val="Normal"/>
    <w:rsid w:val="005E1B08"/>
    <w:rPr>
      <w:rFonts w:ascii="Arial" w:hAnsi="Arial"/>
      <w:b/>
      <w:color w:val="FFFFFF"/>
      <w:sz w:val="28"/>
    </w:rPr>
  </w:style>
  <w:style w:type="paragraph" w:customStyle="1" w:styleId="TitleCover">
    <w:name w:val="Title Cover"/>
    <w:basedOn w:val="Normal"/>
    <w:next w:val="Normal"/>
    <w:rsid w:val="005E1B08"/>
    <w:pPr>
      <w:pBdr>
        <w:top w:val="single" w:sz="6" w:space="31" w:color="FFFFFF"/>
        <w:left w:val="single" w:sz="6" w:space="31" w:color="FFFFFF"/>
        <w:bottom w:val="single" w:sz="6" w:space="31" w:color="FFFFFF"/>
        <w:right w:val="single" w:sz="6" w:space="31" w:color="FFFFFF"/>
      </w:pBdr>
      <w:shd w:val="pct10" w:color="auto" w:fill="auto"/>
      <w:ind w:left="601" w:right="601"/>
    </w:pPr>
    <w:rPr>
      <w:rFonts w:ascii="Arial Black" w:hAnsi="Arial Black"/>
      <w:spacing w:val="-70"/>
      <w:kern w:val="28"/>
      <w:sz w:val="80"/>
      <w:szCs w:val="20"/>
    </w:rPr>
  </w:style>
  <w:style w:type="paragraph" w:customStyle="1" w:styleId="command">
    <w:name w:val="command"/>
    <w:basedOn w:val="Normal"/>
    <w:rsid w:val="005E1B08"/>
    <w:pPr>
      <w:ind w:left="2592"/>
    </w:pPr>
    <w:rPr>
      <w:rFonts w:ascii="Courier New" w:hAnsi="Courier New"/>
      <w:b/>
      <w:sz w:val="20"/>
    </w:rPr>
  </w:style>
  <w:style w:type="paragraph" w:customStyle="1" w:styleId="Heading">
    <w:name w:val="Heading"/>
    <w:basedOn w:val="BodyText2"/>
    <w:next w:val="BodyText2"/>
    <w:autoRedefine/>
    <w:rsid w:val="00C244E5"/>
    <w:pPr>
      <w:spacing w:before="120" w:line="360" w:lineRule="auto"/>
    </w:pPr>
    <w:rPr>
      <w:rFonts w:ascii="Arial Narrow" w:hAnsi="Arial Narrow" w:cs="Tahoma"/>
      <w:b/>
      <w:color w:val="E31837"/>
      <w:sz w:val="26"/>
    </w:rPr>
  </w:style>
  <w:style w:type="paragraph" w:customStyle="1" w:styleId="tablecontents">
    <w:name w:val="table_contents"/>
    <w:basedOn w:val="Normal"/>
    <w:rsid w:val="005E1B08"/>
    <w:rPr>
      <w:rFonts w:ascii="Arial" w:hAnsi="Arial"/>
      <w:sz w:val="22"/>
      <w:szCs w:val="20"/>
      <w:lang w:val="en-GB"/>
    </w:rPr>
  </w:style>
  <w:style w:type="paragraph" w:customStyle="1" w:styleId="Bodytextforrestriction">
    <w:name w:val="Body text for restriction"/>
    <w:basedOn w:val="Normal"/>
    <w:next w:val="Normal"/>
    <w:rsid w:val="005E1B08"/>
    <w:pPr>
      <w:spacing w:line="360" w:lineRule="auto"/>
    </w:pPr>
    <w:rPr>
      <w:rFonts w:ascii="Arial" w:hAnsi="Arial"/>
      <w:sz w:val="18"/>
    </w:rPr>
  </w:style>
  <w:style w:type="paragraph" w:customStyle="1" w:styleId="TableHeader">
    <w:name w:val="Table Header"/>
    <w:basedOn w:val="Normal"/>
    <w:rsid w:val="005E1B08"/>
    <w:pPr>
      <w:spacing w:before="60"/>
      <w:jc w:val="center"/>
    </w:pPr>
    <w:rPr>
      <w:rFonts w:ascii="Arial" w:hAnsi="Arial"/>
      <w:b/>
      <w:spacing w:val="-5"/>
      <w:sz w:val="22"/>
      <w:szCs w:val="20"/>
    </w:rPr>
  </w:style>
  <w:style w:type="paragraph" w:styleId="BodyText20">
    <w:name w:val="Body Text 2"/>
    <w:basedOn w:val="Normal"/>
    <w:rsid w:val="005E1B08"/>
    <w:rPr>
      <w:rFonts w:ascii="Arial Narrow" w:hAnsi="Arial Narrow"/>
      <w:b/>
      <w:bCs/>
      <w:color w:val="FFFFFF"/>
    </w:rPr>
  </w:style>
  <w:style w:type="paragraph" w:styleId="BodyTextIndent2">
    <w:name w:val="Body Text Indent 2"/>
    <w:aliases w:val="Body Text Indent 2 Char"/>
    <w:basedOn w:val="Normal"/>
    <w:rsid w:val="005E1B08"/>
    <w:pPr>
      <w:spacing w:before="120" w:after="120" w:line="480" w:lineRule="auto"/>
      <w:ind w:left="360"/>
    </w:pPr>
    <w:rPr>
      <w:rFonts w:ascii="Arial" w:hAnsi="Arial"/>
      <w:sz w:val="18"/>
    </w:rPr>
  </w:style>
  <w:style w:type="paragraph" w:styleId="TableofAuthorities">
    <w:name w:val="table of authorities"/>
    <w:basedOn w:val="Normal"/>
    <w:next w:val="Normal"/>
    <w:rsid w:val="005E1B08"/>
    <w:pPr>
      <w:spacing w:before="120" w:after="120"/>
      <w:jc w:val="center"/>
    </w:pPr>
    <w:rPr>
      <w:rFonts w:ascii="Arial" w:hAnsi="Arial" w:cs="Arial"/>
      <w:b/>
      <w:sz w:val="16"/>
      <w:szCs w:val="14"/>
    </w:rPr>
  </w:style>
  <w:style w:type="paragraph" w:styleId="Signature">
    <w:name w:val="Signature"/>
    <w:basedOn w:val="Normal"/>
    <w:rsid w:val="005E1B08"/>
    <w:pPr>
      <w:spacing w:before="60" w:after="60"/>
      <w:jc w:val="right"/>
    </w:pPr>
    <w:rPr>
      <w:rFonts w:ascii="Arial" w:hAnsi="Arial" w:cs="Arial"/>
      <w:bCs/>
      <w:i/>
      <w:sz w:val="15"/>
      <w:szCs w:val="16"/>
    </w:rPr>
  </w:style>
  <w:style w:type="paragraph" w:styleId="CommentText">
    <w:name w:val="annotation text"/>
    <w:basedOn w:val="Normal"/>
    <w:link w:val="CommentTextChar"/>
    <w:rsid w:val="005E1B08"/>
    <w:pPr>
      <w:jc w:val="both"/>
    </w:pPr>
    <w:rPr>
      <w:rFonts w:ascii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62BAE"/>
    <w:rPr>
      <w:rFonts w:ascii="Arial" w:hAnsi="Arial" w:cs="Arial"/>
    </w:rPr>
  </w:style>
  <w:style w:type="character" w:styleId="CommentReference">
    <w:name w:val="annotation reference"/>
    <w:basedOn w:val="DefaultParagraphFont"/>
    <w:rsid w:val="005E1B08"/>
    <w:rPr>
      <w:sz w:val="16"/>
      <w:szCs w:val="16"/>
    </w:rPr>
  </w:style>
  <w:style w:type="paragraph" w:customStyle="1" w:styleId="bodytextlistbullet2">
    <w:name w:val="body text list bullet 2"/>
    <w:basedOn w:val="ListBullet2"/>
    <w:rsid w:val="00866163"/>
    <w:pPr>
      <w:numPr>
        <w:numId w:val="0"/>
      </w:numPr>
      <w:tabs>
        <w:tab w:val="left" w:pos="1440"/>
      </w:tabs>
      <w:ind w:left="720"/>
    </w:pPr>
  </w:style>
  <w:style w:type="paragraph" w:styleId="TOAHeading">
    <w:name w:val="toa heading"/>
    <w:basedOn w:val="Normal"/>
    <w:next w:val="Normal"/>
    <w:rsid w:val="005E1B08"/>
    <w:pPr>
      <w:spacing w:before="120"/>
    </w:pPr>
    <w:rPr>
      <w:rFonts w:ascii="Arial" w:hAnsi="Arial" w:cs="Arial"/>
      <w:b/>
      <w:bCs/>
    </w:rPr>
  </w:style>
  <w:style w:type="paragraph" w:customStyle="1" w:styleId="bodytextlistbullet3">
    <w:name w:val="body text list bullet 3"/>
    <w:basedOn w:val="ListBullet3"/>
    <w:rsid w:val="00866163"/>
    <w:pPr>
      <w:numPr>
        <w:numId w:val="0"/>
      </w:numPr>
      <w:ind w:left="1080"/>
    </w:pPr>
  </w:style>
  <w:style w:type="paragraph" w:customStyle="1" w:styleId="bodytextlistbullet1">
    <w:name w:val="body text list bullet1"/>
    <w:basedOn w:val="BodyText2"/>
    <w:rsid w:val="00866163"/>
    <w:pPr>
      <w:numPr>
        <w:numId w:val="0"/>
      </w:numPr>
      <w:tabs>
        <w:tab w:val="left" w:pos="1008"/>
      </w:tabs>
      <w:ind w:left="360"/>
    </w:pPr>
  </w:style>
  <w:style w:type="paragraph" w:customStyle="1" w:styleId="Reference">
    <w:name w:val="Reference"/>
    <w:basedOn w:val="ManualName"/>
    <w:rsid w:val="005E1B08"/>
    <w:pPr>
      <w:ind w:left="864" w:hanging="864"/>
    </w:pPr>
    <w:rPr>
      <w:sz w:val="16"/>
    </w:rPr>
  </w:style>
  <w:style w:type="paragraph" w:styleId="BalloonText">
    <w:name w:val="Balloon Text"/>
    <w:basedOn w:val="Normal"/>
    <w:link w:val="BalloonTextChar"/>
    <w:uiPriority w:val="99"/>
    <w:rsid w:val="003D3F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F62BAE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rsid w:val="004D258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rsid w:val="00F62BAE"/>
    <w:rPr>
      <w:rFonts w:ascii="Tahoma" w:hAnsi="Tahoma" w:cs="Tahoma"/>
      <w:sz w:val="16"/>
      <w:szCs w:val="16"/>
    </w:rPr>
  </w:style>
  <w:style w:type="paragraph" w:styleId="ListNumber">
    <w:name w:val="List Number"/>
    <w:basedOn w:val="Normal"/>
    <w:uiPriority w:val="99"/>
    <w:semiHidden/>
    <w:rsid w:val="007F7BA3"/>
    <w:pPr>
      <w:numPr>
        <w:numId w:val="15"/>
      </w:numPr>
      <w:contextualSpacing/>
    </w:pPr>
    <w:rPr>
      <w:rFonts w:ascii="Arial" w:hAnsi="Arial" w:cs="Arial"/>
      <w:color w:val="E31837"/>
      <w:sz w:val="20"/>
      <w:szCs w:val="20"/>
    </w:rPr>
  </w:style>
  <w:style w:type="paragraph" w:styleId="ListNumber2">
    <w:name w:val="List Number 2"/>
    <w:basedOn w:val="Normal"/>
    <w:uiPriority w:val="99"/>
    <w:semiHidden/>
    <w:rsid w:val="007F7BA3"/>
    <w:pPr>
      <w:numPr>
        <w:numId w:val="16"/>
      </w:numPr>
      <w:ind w:left="720"/>
      <w:contextualSpacing/>
    </w:pPr>
    <w:rPr>
      <w:rFonts w:ascii="Arial" w:hAnsi="Arial" w:cs="Arial"/>
      <w:color w:val="E31837"/>
      <w:sz w:val="20"/>
      <w:szCs w:val="20"/>
    </w:rPr>
  </w:style>
  <w:style w:type="paragraph" w:styleId="ListNumber3">
    <w:name w:val="List Number 3"/>
    <w:basedOn w:val="Normal"/>
    <w:uiPriority w:val="99"/>
    <w:semiHidden/>
    <w:rsid w:val="007F7BA3"/>
    <w:pPr>
      <w:numPr>
        <w:numId w:val="1"/>
      </w:numPr>
      <w:tabs>
        <w:tab w:val="clear" w:pos="2232"/>
        <w:tab w:val="num" w:pos="990"/>
      </w:tabs>
      <w:ind w:left="1080" w:hanging="270"/>
      <w:contextualSpacing/>
    </w:pPr>
    <w:rPr>
      <w:rFonts w:ascii="Arial" w:hAnsi="Arial" w:cs="Arial"/>
      <w:sz w:val="20"/>
      <w:szCs w:val="20"/>
    </w:rPr>
  </w:style>
  <w:style w:type="paragraph" w:customStyle="1" w:styleId="Number1">
    <w:name w:val="Number1"/>
    <w:basedOn w:val="BodyText2"/>
    <w:qFormat/>
    <w:rsid w:val="001466D8"/>
    <w:pPr>
      <w:numPr>
        <w:ilvl w:val="1"/>
      </w:numPr>
    </w:pPr>
  </w:style>
  <w:style w:type="paragraph" w:customStyle="1" w:styleId="Number2">
    <w:name w:val="Number2"/>
    <w:basedOn w:val="BodyText2"/>
    <w:qFormat/>
    <w:rsid w:val="005C1839"/>
    <w:pPr>
      <w:numPr>
        <w:ilvl w:val="2"/>
      </w:numPr>
    </w:pPr>
  </w:style>
  <w:style w:type="paragraph" w:customStyle="1" w:styleId="Number3">
    <w:name w:val="Number3"/>
    <w:basedOn w:val="BodyText2"/>
    <w:qFormat/>
    <w:rsid w:val="003C0606"/>
    <w:pPr>
      <w:numPr>
        <w:ilvl w:val="3"/>
      </w:numPr>
    </w:pPr>
  </w:style>
  <w:style w:type="character" w:styleId="FootnoteReference">
    <w:name w:val="footnote reference"/>
    <w:basedOn w:val="DefaultParagraphFont"/>
    <w:uiPriority w:val="99"/>
    <w:rsid w:val="002033A8"/>
    <w:rPr>
      <w:vertAlign w:val="superscript"/>
    </w:rPr>
  </w:style>
  <w:style w:type="paragraph" w:styleId="BodyText3">
    <w:name w:val="Body Text 3"/>
    <w:basedOn w:val="Normal"/>
    <w:link w:val="BodyText3Char"/>
    <w:uiPriority w:val="99"/>
    <w:unhideWhenUsed/>
    <w:rsid w:val="0094056D"/>
    <w:pPr>
      <w:spacing w:after="120" w:line="276" w:lineRule="auto"/>
    </w:pPr>
    <w:rPr>
      <w:rFonts w:asciiTheme="minorHAnsi" w:eastAsiaTheme="minorHAnsi" w:hAnsiTheme="minorHAnsi" w:cstheme="minorBid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94056D"/>
    <w:rPr>
      <w:rFonts w:asciiTheme="minorHAnsi" w:eastAsiaTheme="minorHAnsi" w:hAnsiTheme="minorHAnsi" w:cstheme="minorBidi"/>
      <w:sz w:val="16"/>
      <w:szCs w:val="16"/>
    </w:rPr>
  </w:style>
  <w:style w:type="table" w:styleId="TableGrid">
    <w:name w:val="Table Grid"/>
    <w:aliases w:val="Mahindra Table"/>
    <w:basedOn w:val="TableNormal"/>
    <w:uiPriority w:val="59"/>
    <w:rsid w:val="00AA3C5A"/>
    <w:tblPr>
      <w:tblStyleRowBandSize w:val="1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</w:tblPr>
    <w:tcPr>
      <w:shd w:val="clear" w:color="auto" w:fill="595959" w:themeFill="text1" w:themeFillTint="A6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31837"/>
      </w:tcPr>
    </w:tblStylePr>
    <w:tblStylePr w:type="band1Horz">
      <w:pPr>
        <w:jc w:val="left"/>
      </w:pPr>
      <w:rPr>
        <w:rFonts w:ascii="Arial" w:hAnsi="Arial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D9D9D9" w:themeFill="background1" w:themeFillShade="D9"/>
      </w:tcPr>
    </w:tblStylePr>
  </w:style>
  <w:style w:type="character" w:customStyle="1" w:styleId="TableColumnLabelsChar">
    <w:name w:val="Table Column Labels Char"/>
    <w:basedOn w:val="DefaultParagraphFont"/>
    <w:link w:val="TableColumnLabels"/>
    <w:rsid w:val="00DC3317"/>
    <w:rPr>
      <w:rFonts w:ascii="Arial Bold" w:eastAsiaTheme="minorEastAsia" w:hAnsi="Arial Bold"/>
      <w:b/>
      <w:bCs/>
      <w:color w:val="FFFFFF"/>
      <w:spacing w:val="-5"/>
    </w:rPr>
  </w:style>
  <w:style w:type="paragraph" w:styleId="ListNumber4">
    <w:name w:val="List Number 4"/>
    <w:basedOn w:val="Normal"/>
    <w:uiPriority w:val="99"/>
    <w:semiHidden/>
    <w:rsid w:val="00F44878"/>
    <w:pPr>
      <w:numPr>
        <w:numId w:val="11"/>
      </w:numPr>
      <w:contextualSpacing/>
    </w:pPr>
  </w:style>
  <w:style w:type="character" w:customStyle="1" w:styleId="BodyText2Char">
    <w:name w:val="BodyText2 Char"/>
    <w:basedOn w:val="DefaultParagraphFont"/>
    <w:rsid w:val="00F74C62"/>
    <w:rPr>
      <w:rFonts w:ascii="Arial" w:hAnsi="Arial"/>
      <w:szCs w:val="24"/>
    </w:rPr>
  </w:style>
  <w:style w:type="character" w:customStyle="1" w:styleId="FigureCaptionChar1">
    <w:name w:val="Figure Caption Char1"/>
    <w:basedOn w:val="DefaultParagraphFont"/>
    <w:link w:val="FigureCaption"/>
    <w:rsid w:val="00937E25"/>
    <w:rPr>
      <w:rFonts w:ascii="Arial" w:hAnsi="Arial"/>
      <w:b/>
      <w:bCs/>
      <w:color w:val="FFFFFF" w:themeColor="background1"/>
      <w:sz w:val="18"/>
      <w:u w:val="single"/>
    </w:rPr>
  </w:style>
  <w:style w:type="character" w:customStyle="1" w:styleId="NoteHeadingChar">
    <w:name w:val="Note Heading Char"/>
    <w:basedOn w:val="DefaultParagraphFont"/>
    <w:link w:val="NoteHeading"/>
    <w:rsid w:val="00E50C3B"/>
    <w:rPr>
      <w:rFonts w:ascii="Arial Narrow" w:eastAsia="Arial Unicode MS" w:hAnsi="Arial Narrow"/>
      <w:bCs/>
      <w:color w:val="000000"/>
      <w:szCs w:val="24"/>
    </w:rPr>
  </w:style>
  <w:style w:type="character" w:customStyle="1" w:styleId="HeaderChar">
    <w:name w:val="Header Char"/>
    <w:aliases w:val="index Char,ho Char,header odd Char,page-header Char,ph Char"/>
    <w:basedOn w:val="DefaultParagraphFont"/>
    <w:link w:val="Header"/>
    <w:uiPriority w:val="99"/>
    <w:rsid w:val="00E50C3B"/>
    <w:rPr>
      <w:rFonts w:ascii="Tahoma" w:hAnsi="Tahoma"/>
      <w:b/>
      <w:szCs w:val="24"/>
    </w:rPr>
  </w:style>
  <w:style w:type="paragraph" w:customStyle="1" w:styleId="Example">
    <w:name w:val="Example"/>
    <w:basedOn w:val="Header"/>
    <w:qFormat/>
    <w:rsid w:val="00E50C3B"/>
    <w:pPr>
      <w:shd w:val="clear" w:color="auto" w:fill="F2F2F2"/>
    </w:pPr>
    <w:rPr>
      <w:rFonts w:ascii="Courier New" w:eastAsia="Calibri" w:hAnsi="Courier New" w:cs="Courier New"/>
      <w:b w:val="0"/>
    </w:rPr>
  </w:style>
  <w:style w:type="character" w:customStyle="1" w:styleId="TablecontentChar">
    <w:name w:val="Table content Char"/>
    <w:basedOn w:val="DefaultParagraphFont"/>
    <w:link w:val="Tablecontent"/>
    <w:rsid w:val="00DC3317"/>
    <w:rPr>
      <w:rFonts w:ascii="Arial" w:hAnsi="Arial"/>
      <w:sz w:val="18"/>
      <w:szCs w:val="24"/>
    </w:rPr>
  </w:style>
  <w:style w:type="paragraph" w:customStyle="1" w:styleId="SampleOutput">
    <w:name w:val="Sample Output"/>
    <w:basedOn w:val="Code"/>
    <w:qFormat/>
    <w:rsid w:val="004D5676"/>
    <w:pPr>
      <w:shd w:val="clear" w:color="auto" w:fill="F2F2F2"/>
      <w:ind w:left="353"/>
      <w:jc w:val="left"/>
    </w:pPr>
  </w:style>
  <w:style w:type="paragraph" w:customStyle="1" w:styleId="MahindraSubheading">
    <w:name w:val="Mahindra Subheading"/>
    <w:basedOn w:val="Normal"/>
    <w:next w:val="Heading2"/>
    <w:link w:val="MahindraSubheadingChar"/>
    <w:qFormat/>
    <w:rsid w:val="00EA7B32"/>
    <w:pPr>
      <w:spacing w:after="200" w:line="276" w:lineRule="auto"/>
    </w:pPr>
    <w:rPr>
      <w:rFonts w:asciiTheme="majorHAnsi" w:eastAsia="Calibri" w:hAnsiTheme="majorHAnsi"/>
      <w:b/>
      <w:color w:val="EEECE1" w:themeColor="background2"/>
      <w:sz w:val="28"/>
      <w:szCs w:val="28"/>
    </w:rPr>
  </w:style>
  <w:style w:type="character" w:customStyle="1" w:styleId="MahindraSubheadingChar">
    <w:name w:val="Mahindra Subheading Char"/>
    <w:basedOn w:val="DefaultParagraphFont"/>
    <w:link w:val="MahindraSubheading"/>
    <w:rsid w:val="00EA7B32"/>
    <w:rPr>
      <w:rFonts w:asciiTheme="majorHAnsi" w:eastAsia="Calibri" w:hAnsiTheme="majorHAnsi"/>
      <w:b/>
      <w:color w:val="EEECE1" w:themeColor="background2"/>
      <w:sz w:val="28"/>
      <w:szCs w:val="28"/>
    </w:rPr>
  </w:style>
  <w:style w:type="table" w:styleId="MediumList2-Accent1">
    <w:name w:val="Medium List 2 Accent 1"/>
    <w:basedOn w:val="TableNormal"/>
    <w:uiPriority w:val="66"/>
    <w:rsid w:val="005F035A"/>
    <w:rPr>
      <w:rFonts w:asciiTheme="majorHAnsi" w:eastAsiaTheme="majorEastAsia" w:hAnsiTheme="majorHAnsi" w:cstheme="majorBidi"/>
      <w:color w:val="000000" w:themeColor="text1"/>
      <w:sz w:val="22"/>
      <w:szCs w:val="22"/>
      <w:lang w:bidi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LightList1">
    <w:name w:val="Light List1"/>
    <w:basedOn w:val="TableNormal"/>
    <w:uiPriority w:val="61"/>
    <w:rsid w:val="005F035A"/>
    <w:rPr>
      <w:rFonts w:asciiTheme="minorHAnsi" w:eastAsiaTheme="minorEastAsia" w:hAnsiTheme="minorHAnsi" w:cstheme="minorBidi"/>
      <w:sz w:val="22"/>
      <w:szCs w:val="22"/>
      <w:lang w:bidi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MediumShading1-Accent3">
    <w:name w:val="Medium Shading 1 Accent 3"/>
    <w:basedOn w:val="TableNormal"/>
    <w:uiPriority w:val="63"/>
    <w:rsid w:val="005F035A"/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ED554F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pacing w:val="0"/>
      <w:kern w:val="0"/>
      <w:position w:val="0"/>
      <w:sz w:val="28"/>
      <w:szCs w:val="28"/>
    </w:rPr>
  </w:style>
  <w:style w:type="table" w:styleId="MediumList1-Accent4">
    <w:name w:val="Medium List 1 Accent 4"/>
    <w:basedOn w:val="TableNormal"/>
    <w:uiPriority w:val="65"/>
    <w:rsid w:val="00D6028E"/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ColorfulList-Accent4">
    <w:name w:val="Colorful List Accent 4"/>
    <w:basedOn w:val="TableNormal"/>
    <w:uiPriority w:val="72"/>
    <w:rsid w:val="00437963"/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paragraph" w:styleId="ListContinue">
    <w:name w:val="List Continue"/>
    <w:basedOn w:val="Normal"/>
    <w:uiPriority w:val="99"/>
    <w:rsid w:val="007F7BA3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rsid w:val="007F7BA3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rsid w:val="007F7BA3"/>
    <w:pPr>
      <w:spacing w:after="120"/>
      <w:ind w:left="108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D11CE8"/>
    <w:rPr>
      <w:rFonts w:ascii="Tahoma" w:hAnsi="Tahoma"/>
      <w:b/>
      <w:szCs w:val="24"/>
    </w:rPr>
  </w:style>
  <w:style w:type="paragraph" w:styleId="ListParagraph">
    <w:name w:val="List Paragraph"/>
    <w:basedOn w:val="Normal"/>
    <w:uiPriority w:val="99"/>
    <w:qFormat/>
    <w:rsid w:val="00A37F5F"/>
    <w:pPr>
      <w:ind w:left="720"/>
    </w:pPr>
  </w:style>
  <w:style w:type="paragraph" w:styleId="NoSpacing">
    <w:name w:val="No Spacing"/>
    <w:uiPriority w:val="1"/>
    <w:qFormat/>
    <w:rsid w:val="006C5008"/>
    <w:rPr>
      <w:rFonts w:ascii="Calibri" w:eastAsia="Calibri" w:hAnsi="Calibri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EB3E30"/>
    <w:pPr>
      <w:spacing w:after="200" w:line="276" w:lineRule="auto"/>
    </w:pPr>
  </w:style>
  <w:style w:type="character" w:customStyle="1" w:styleId="apple-converted-space">
    <w:name w:val="apple-converted-space"/>
    <w:basedOn w:val="DefaultParagraphFont"/>
    <w:rsid w:val="00EB3E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1085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63" Type="http://schemas.openxmlformats.org/officeDocument/2006/relationships/image" Target="media/image46.png"/><Relationship Id="rId68" Type="http://schemas.openxmlformats.org/officeDocument/2006/relationships/image" Target="media/image51.pn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hyperlink" Target="http://documentation.commvault.com/commvault/v10/article?p=deployment/install/ma.htm" TargetMode="External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image" Target="media/image36.png"/><Relationship Id="rId58" Type="http://schemas.openxmlformats.org/officeDocument/2006/relationships/image" Target="media/image41.png"/><Relationship Id="rId66" Type="http://schemas.openxmlformats.org/officeDocument/2006/relationships/image" Target="media/image49.png"/><Relationship Id="rId74" Type="http://schemas.openxmlformats.org/officeDocument/2006/relationships/theme" Target="theme/theme1.xml"/><Relationship Id="rId5" Type="http://schemas.openxmlformats.org/officeDocument/2006/relationships/numbering" Target="numbering.xml"/><Relationship Id="rId61" Type="http://schemas.openxmlformats.org/officeDocument/2006/relationships/image" Target="media/image44.png"/><Relationship Id="rId19" Type="http://schemas.openxmlformats.org/officeDocument/2006/relationships/image" Target="media/image5.png"/><Relationship Id="rId14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hyperlink" Target="http://documentation.commvault.com/commvault/v10/article?p=getting_started/storage.htm" TargetMode="External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9.png"/><Relationship Id="rId64" Type="http://schemas.openxmlformats.org/officeDocument/2006/relationships/image" Target="media/image47.png"/><Relationship Id="rId69" Type="http://schemas.openxmlformats.org/officeDocument/2006/relationships/image" Target="media/image52.emf"/><Relationship Id="rId8" Type="http://schemas.openxmlformats.org/officeDocument/2006/relationships/webSettings" Target="webSettings.xml"/><Relationship Id="rId51" Type="http://schemas.openxmlformats.org/officeDocument/2006/relationships/image" Target="media/image34.png"/><Relationship Id="rId72" Type="http://schemas.openxmlformats.org/officeDocument/2006/relationships/footer" Target="footer4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59" Type="http://schemas.openxmlformats.org/officeDocument/2006/relationships/image" Target="media/image42.png"/><Relationship Id="rId67" Type="http://schemas.openxmlformats.org/officeDocument/2006/relationships/image" Target="media/image50.png"/><Relationship Id="rId20" Type="http://schemas.openxmlformats.org/officeDocument/2006/relationships/image" Target="media/image6.png"/><Relationship Id="rId41" Type="http://schemas.openxmlformats.org/officeDocument/2006/relationships/image" Target="media/image24.png"/><Relationship Id="rId54" Type="http://schemas.openxmlformats.org/officeDocument/2006/relationships/image" Target="media/image37.png"/><Relationship Id="rId62" Type="http://schemas.openxmlformats.org/officeDocument/2006/relationships/image" Target="media/image45.png"/><Relationship Id="rId70" Type="http://schemas.openxmlformats.org/officeDocument/2006/relationships/oleObject" Target="embeddings/Microsoft_Excel_97-2003_Worksheet.xls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1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19.png"/><Relationship Id="rId49" Type="http://schemas.openxmlformats.org/officeDocument/2006/relationships/image" Target="media/image32.png"/><Relationship Id="rId57" Type="http://schemas.openxmlformats.org/officeDocument/2006/relationships/image" Target="media/image40.png"/><Relationship Id="rId10" Type="http://schemas.openxmlformats.org/officeDocument/2006/relationships/endnotes" Target="endnotes.xml"/><Relationship Id="rId31" Type="http://schemas.openxmlformats.org/officeDocument/2006/relationships/hyperlink" Target="http://documentation.commvault.com/commvault/v10/article?p=getting_started/storage.htm" TargetMode="External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60" Type="http://schemas.openxmlformats.org/officeDocument/2006/relationships/image" Target="media/image43.png"/><Relationship Id="rId65" Type="http://schemas.openxmlformats.org/officeDocument/2006/relationships/image" Target="media/image48.png"/><Relationship Id="rId73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9" Type="http://schemas.openxmlformats.org/officeDocument/2006/relationships/image" Target="media/image22.png"/><Relationship Id="rId34" Type="http://schemas.openxmlformats.org/officeDocument/2006/relationships/image" Target="media/image17.png"/><Relationship Id="rId50" Type="http://schemas.openxmlformats.org/officeDocument/2006/relationships/image" Target="media/image33.png"/><Relationship Id="rId55" Type="http://schemas.openxmlformats.org/officeDocument/2006/relationships/image" Target="media/image38.png"/><Relationship Id="rId7" Type="http://schemas.openxmlformats.org/officeDocument/2006/relationships/settings" Target="settings.xml"/><Relationship Id="rId71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ankshi.mallick\AppData\Local\Temp\wz08e0\MahindraComviva_Template_Feb201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95B3919783FCE4D855E4D1D952A64A1" ma:contentTypeVersion="0" ma:contentTypeDescription="Create a new document." ma:contentTypeScope="" ma:versionID="76c3b4229e2f072941e5831c68fd43d9">
  <xsd:schema xmlns:xsd="http://www.w3.org/2001/XMLSchema" xmlns:p="http://schemas.microsoft.com/office/2006/metadata/properties" targetNamespace="http://schemas.microsoft.com/office/2006/metadata/properties" ma:root="true" ma:fieldsID="f0d70af262f8f057ec7cf520e63df27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B25DA7-C1C4-4154-B0A5-632BF13ADE2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3E6735F-0C5A-4B03-B007-274EEA3BFF5C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91AADDF9-B7DD-4840-85F0-BC1B27EC29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88EB7B8-4AE0-45B7-970B-176D1F9221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MahindraComviva_Template_Feb2013.dotx</Template>
  <TotalTime>2</TotalTime>
  <Pages>37</Pages>
  <Words>1420</Words>
  <Characters>8096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User Manual Template</vt:lpstr>
    </vt:vector>
  </TitlesOfParts>
  <Company>comviva</Company>
  <LinksUpToDate>false</LinksUpToDate>
  <CharactersWithSpaces>9498</CharactersWithSpaces>
  <SharedDoc>false</SharedDoc>
  <HLinks>
    <vt:vector size="198" baseType="variant">
      <vt:variant>
        <vt:i4>7667805</vt:i4>
      </vt:variant>
      <vt:variant>
        <vt:i4>237</vt:i4>
      </vt:variant>
      <vt:variant>
        <vt:i4>0</vt:i4>
      </vt:variant>
      <vt:variant>
        <vt:i4>5</vt:i4>
      </vt:variant>
      <vt:variant>
        <vt:lpwstr>mailto:techwriters@comviva.com</vt:lpwstr>
      </vt:variant>
      <vt:variant>
        <vt:lpwstr/>
      </vt:variant>
      <vt:variant>
        <vt:i4>7077958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_Operations</vt:lpwstr>
      </vt:variant>
      <vt:variant>
        <vt:i4>1835053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_Introduction</vt:lpwstr>
      </vt:variant>
      <vt:variant>
        <vt:i4>4259917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_Document_Overview</vt:lpwstr>
      </vt:variant>
      <vt:variant>
        <vt:i4>1507383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_Toc258490419</vt:lpwstr>
      </vt:variant>
      <vt:variant>
        <vt:i4>1507383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_Toc258490418</vt:lpwstr>
      </vt:variant>
      <vt:variant>
        <vt:i4>1507383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_Toc258490417</vt:lpwstr>
      </vt:variant>
      <vt:variant>
        <vt:i4>1507383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_Toc258490416</vt:lpwstr>
      </vt:variant>
      <vt:variant>
        <vt:i4>1507383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_Toc258490415</vt:lpwstr>
      </vt:variant>
      <vt:variant>
        <vt:i4>1310773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_Toc284931037</vt:lpwstr>
      </vt:variant>
      <vt:variant>
        <vt:i4>1310773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_Toc284931036</vt:lpwstr>
      </vt:variant>
      <vt:variant>
        <vt:i4>1310773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_Toc284931035</vt:lpwstr>
      </vt:variant>
      <vt:variant>
        <vt:i4>1310773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_Toc284931034</vt:lpwstr>
      </vt:variant>
      <vt:variant>
        <vt:i4>1310773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_Toc284931033</vt:lpwstr>
      </vt:variant>
      <vt:variant>
        <vt:i4>1310773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_Toc284931032</vt:lpwstr>
      </vt:variant>
      <vt:variant>
        <vt:i4>1310773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_Toc284931031</vt:lpwstr>
      </vt:variant>
      <vt:variant>
        <vt:i4>1310773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_Toc284931030</vt:lpwstr>
      </vt:variant>
      <vt:variant>
        <vt:i4>1376309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_Toc284931029</vt:lpwstr>
      </vt:variant>
      <vt:variant>
        <vt:i4>1376309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_Toc284931028</vt:lpwstr>
      </vt:variant>
      <vt:variant>
        <vt:i4>1376309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_Toc284931027</vt:lpwstr>
      </vt:variant>
      <vt:variant>
        <vt:i4>1376309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_Toc284931026</vt:lpwstr>
      </vt:variant>
      <vt:variant>
        <vt:i4>1376309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_Toc284931025</vt:lpwstr>
      </vt:variant>
      <vt:variant>
        <vt:i4>1376309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_Toc284931024</vt:lpwstr>
      </vt:variant>
      <vt:variant>
        <vt:i4>1376309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_Toc284931023</vt:lpwstr>
      </vt:variant>
      <vt:variant>
        <vt:i4>1376309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_Toc284931022</vt:lpwstr>
      </vt:variant>
      <vt:variant>
        <vt:i4>1376309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_Toc284931021</vt:lpwstr>
      </vt:variant>
      <vt:variant>
        <vt:i4>1376309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_Toc284931020</vt:lpwstr>
      </vt:variant>
      <vt:variant>
        <vt:i4>1441845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_Toc284931019</vt:lpwstr>
      </vt:variant>
      <vt:variant>
        <vt:i4>1441845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_Toc284931018</vt:lpwstr>
      </vt:variant>
      <vt:variant>
        <vt:i4>1441845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_Toc284931017</vt:lpwstr>
      </vt:variant>
      <vt:variant>
        <vt:i4>1441845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_Toc284931016</vt:lpwstr>
      </vt:variant>
      <vt:variant>
        <vt:i4>1441845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_Toc284931015</vt:lpwstr>
      </vt:variant>
      <vt:variant>
        <vt:i4>1441845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_Toc284931014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User Manual Template</dc:title>
  <dc:creator>Priya Ranjan</dc:creator>
  <cp:keywords>COMVIVA</cp:keywords>
  <cp:lastModifiedBy>Team1</cp:lastModifiedBy>
  <cp:revision>3</cp:revision>
  <cp:lastPrinted>2013-06-24T04:48:00Z</cp:lastPrinted>
  <dcterms:created xsi:type="dcterms:W3CDTF">2017-04-10T10:24:00Z</dcterms:created>
  <dcterms:modified xsi:type="dcterms:W3CDTF">2019-03-17T13:16:00Z</dcterms:modified>
</cp:coreProperties>
</file>